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C31" w:rsidRPr="007204BA" w:rsidRDefault="00965C31" w:rsidP="0024551E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eastAsia="ru-RU"/>
        </w:rPr>
      </w:pPr>
      <w:r w:rsidRPr="007204BA">
        <w:rPr>
          <w:rFonts w:ascii="Times New Roman" w:hAnsi="Times New Roman"/>
          <w:b/>
          <w:sz w:val="28"/>
          <w:szCs w:val="28"/>
          <w:lang w:eastAsia="ru-RU"/>
        </w:rPr>
        <w:t xml:space="preserve">СОВЕТ ДЕПУТАТОВ ЧЕРНОРЕЧЕНСКОГО СЕЛЬСОВЕТА </w:t>
      </w:r>
    </w:p>
    <w:p w:rsidR="00965C31" w:rsidRPr="007204BA" w:rsidRDefault="00965C31" w:rsidP="007204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204BA">
        <w:rPr>
          <w:rFonts w:ascii="Times New Roman" w:hAnsi="Times New Roman"/>
          <w:b/>
          <w:sz w:val="28"/>
          <w:szCs w:val="28"/>
          <w:lang w:eastAsia="ru-RU"/>
        </w:rPr>
        <w:t xml:space="preserve">ИСКИТИМСКОГО РАЙОНА НОВОСИБИРСКОЙ ОБЛАСТИ </w:t>
      </w:r>
    </w:p>
    <w:p w:rsidR="00965C31" w:rsidRPr="0024551E" w:rsidRDefault="00965C31" w:rsidP="0024551E">
      <w:pPr>
        <w:spacing w:after="0"/>
        <w:jc w:val="center"/>
        <w:rPr>
          <w:rFonts w:ascii="Times New Roman" w:hAnsi="Times New Roman"/>
          <w:i/>
          <w:sz w:val="24"/>
          <w:szCs w:val="24"/>
        </w:rPr>
      </w:pPr>
      <w:r w:rsidRPr="0024551E">
        <w:rPr>
          <w:rFonts w:ascii="Times New Roman" w:hAnsi="Times New Roman"/>
          <w:i/>
          <w:sz w:val="24"/>
          <w:szCs w:val="24"/>
        </w:rPr>
        <w:t>ЧЕТВЕРТОГО СОЗЫВА</w:t>
      </w:r>
    </w:p>
    <w:p w:rsidR="00965C31" w:rsidRPr="007204BA" w:rsidRDefault="00965C31" w:rsidP="0024551E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eastAsia="ru-RU"/>
        </w:rPr>
      </w:pPr>
    </w:p>
    <w:p w:rsidR="00965C31" w:rsidRPr="007204BA" w:rsidRDefault="00965C31" w:rsidP="002455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204BA">
        <w:rPr>
          <w:rFonts w:ascii="Times New Roman" w:hAnsi="Times New Roman"/>
          <w:b/>
          <w:sz w:val="28"/>
          <w:szCs w:val="28"/>
          <w:lang w:eastAsia="ru-RU"/>
        </w:rPr>
        <w:t xml:space="preserve">РЕШЕНИЕ </w:t>
      </w:r>
    </w:p>
    <w:p w:rsidR="00965C31" w:rsidRPr="0024551E" w:rsidRDefault="00965C31" w:rsidP="0024551E">
      <w:pPr>
        <w:jc w:val="center"/>
        <w:rPr>
          <w:rFonts w:ascii="Times New Roman" w:hAnsi="Times New Roman"/>
          <w:sz w:val="28"/>
          <w:szCs w:val="28"/>
        </w:rPr>
      </w:pPr>
      <w:r w:rsidRPr="0024551E">
        <w:rPr>
          <w:rFonts w:ascii="Times New Roman" w:hAnsi="Times New Roman"/>
          <w:sz w:val="28"/>
          <w:szCs w:val="28"/>
        </w:rPr>
        <w:t>Сороковой внеочередной сессии</w:t>
      </w:r>
    </w:p>
    <w:p w:rsidR="00965C31" w:rsidRPr="007204BA" w:rsidRDefault="00965C31" w:rsidP="007204B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65C31" w:rsidRPr="0024551E" w:rsidRDefault="00965C31" w:rsidP="0024551E">
      <w:pPr>
        <w:jc w:val="center"/>
        <w:rPr>
          <w:rFonts w:ascii="Times New Roman" w:hAnsi="Times New Roman"/>
          <w:sz w:val="28"/>
          <w:szCs w:val="28"/>
        </w:rPr>
      </w:pPr>
      <w:r w:rsidRPr="0024551E">
        <w:rPr>
          <w:rFonts w:ascii="Times New Roman" w:hAnsi="Times New Roman"/>
          <w:sz w:val="28"/>
          <w:szCs w:val="28"/>
        </w:rPr>
        <w:t xml:space="preserve">От 18.04.2013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24551E">
        <w:rPr>
          <w:rFonts w:ascii="Times New Roman" w:hAnsi="Times New Roman"/>
          <w:sz w:val="28"/>
          <w:szCs w:val="28"/>
        </w:rPr>
        <w:t>п. Чернореченский                                     №</w:t>
      </w:r>
      <w:r>
        <w:rPr>
          <w:rFonts w:ascii="Times New Roman" w:hAnsi="Times New Roman"/>
          <w:sz w:val="28"/>
          <w:szCs w:val="28"/>
        </w:rPr>
        <w:t xml:space="preserve"> 167</w:t>
      </w:r>
    </w:p>
    <w:p w:rsidR="00965C31" w:rsidRPr="007204BA" w:rsidRDefault="00965C31" w:rsidP="007204B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965C31" w:rsidRPr="007204BA" w:rsidRDefault="00965C31" w:rsidP="007204B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204BA">
        <w:rPr>
          <w:rFonts w:ascii="Times New Roman" w:hAnsi="Times New Roman"/>
          <w:sz w:val="24"/>
          <w:szCs w:val="24"/>
          <w:lang w:eastAsia="ru-RU"/>
        </w:rPr>
        <w:t xml:space="preserve">О перечне услуг, которые являются </w:t>
      </w:r>
    </w:p>
    <w:p w:rsidR="00965C31" w:rsidRPr="007204BA" w:rsidRDefault="00965C31" w:rsidP="007204B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204BA">
        <w:rPr>
          <w:rFonts w:ascii="Times New Roman" w:hAnsi="Times New Roman"/>
          <w:sz w:val="24"/>
          <w:szCs w:val="24"/>
          <w:lang w:eastAsia="ru-RU"/>
        </w:rPr>
        <w:t xml:space="preserve">необходимыми и обязательными для </w:t>
      </w:r>
    </w:p>
    <w:p w:rsidR="00965C31" w:rsidRPr="007204BA" w:rsidRDefault="00965C31" w:rsidP="007204B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204BA">
        <w:rPr>
          <w:rFonts w:ascii="Times New Roman" w:hAnsi="Times New Roman"/>
          <w:sz w:val="24"/>
          <w:szCs w:val="24"/>
          <w:lang w:eastAsia="ru-RU"/>
        </w:rPr>
        <w:t>предоставления муниципальных услуг</w:t>
      </w:r>
    </w:p>
    <w:p w:rsidR="00965C31" w:rsidRPr="007204BA" w:rsidRDefault="00965C31" w:rsidP="007204B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204BA">
        <w:rPr>
          <w:rFonts w:ascii="Times New Roman" w:hAnsi="Times New Roman"/>
          <w:sz w:val="24"/>
          <w:szCs w:val="24"/>
          <w:lang w:eastAsia="ru-RU"/>
        </w:rPr>
        <w:t xml:space="preserve">администрацией Чернореченского </w:t>
      </w:r>
    </w:p>
    <w:p w:rsidR="00965C31" w:rsidRPr="007204BA" w:rsidRDefault="00965C31" w:rsidP="007204B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204BA">
        <w:rPr>
          <w:rFonts w:ascii="Times New Roman" w:hAnsi="Times New Roman"/>
          <w:sz w:val="24"/>
          <w:szCs w:val="24"/>
          <w:lang w:eastAsia="ru-RU"/>
        </w:rPr>
        <w:t xml:space="preserve">сельсовета Искитимского района </w:t>
      </w:r>
    </w:p>
    <w:p w:rsidR="00965C31" w:rsidRPr="007204BA" w:rsidRDefault="00965C31" w:rsidP="007204B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204BA">
        <w:rPr>
          <w:rFonts w:ascii="Times New Roman" w:hAnsi="Times New Roman"/>
          <w:sz w:val="24"/>
          <w:szCs w:val="24"/>
          <w:lang w:eastAsia="ru-RU"/>
        </w:rPr>
        <w:t>Новосибирской области</w:t>
      </w:r>
    </w:p>
    <w:p w:rsidR="00965C31" w:rsidRPr="007204BA" w:rsidRDefault="00965C31" w:rsidP="007204B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965C31" w:rsidRPr="007204BA" w:rsidRDefault="00965C31" w:rsidP="007204B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204BA">
        <w:rPr>
          <w:rFonts w:ascii="Times New Roman" w:hAnsi="Times New Roman"/>
          <w:sz w:val="28"/>
          <w:szCs w:val="28"/>
          <w:lang w:eastAsia="ru-RU"/>
        </w:rPr>
        <w:t xml:space="preserve">В соответствии с Федеральным законом от 27.07.2010 № 210-ФЗ «Об организации предоставления государственных и муниципальных услуг», руководствуясь Уставом Чернореченского сельсовета Искитимского района Новосибирской области Совет депутатов </w:t>
      </w:r>
    </w:p>
    <w:p w:rsidR="00965C31" w:rsidRPr="007204BA" w:rsidRDefault="00965C31" w:rsidP="007204B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204BA">
        <w:rPr>
          <w:rFonts w:ascii="Times New Roman" w:hAnsi="Times New Roman"/>
          <w:b/>
          <w:sz w:val="28"/>
          <w:szCs w:val="28"/>
          <w:lang w:eastAsia="ru-RU"/>
        </w:rPr>
        <w:t>РЕШИЛ:</w:t>
      </w:r>
    </w:p>
    <w:p w:rsidR="00965C31" w:rsidRPr="007204BA" w:rsidRDefault="00965C31" w:rsidP="007204B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204BA">
        <w:rPr>
          <w:rFonts w:ascii="Times New Roman" w:hAnsi="Times New Roman"/>
          <w:sz w:val="28"/>
          <w:szCs w:val="28"/>
          <w:lang w:eastAsia="ru-RU"/>
        </w:rPr>
        <w:tab/>
        <w:t>1. Утвердить перечень услуг, которые являются необходимыми и обязательными для предоставления муниципальных услуг администрацией Чернореченского сельсовета Искитимского района Новосибирской области согласно приложения.</w:t>
      </w:r>
    </w:p>
    <w:p w:rsidR="00965C31" w:rsidRPr="007204BA" w:rsidRDefault="00965C31" w:rsidP="007204B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204BA">
        <w:rPr>
          <w:rFonts w:ascii="Times New Roman" w:hAnsi="Times New Roman"/>
          <w:sz w:val="28"/>
          <w:szCs w:val="28"/>
          <w:lang w:eastAsia="ru-RU"/>
        </w:rPr>
        <w:t>2. Опубликовать данное решение в газете «Знаменка».</w:t>
      </w:r>
    </w:p>
    <w:p w:rsidR="00965C31" w:rsidRPr="007204BA" w:rsidRDefault="00965C31" w:rsidP="007204B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204BA">
        <w:rPr>
          <w:rFonts w:ascii="Times New Roman" w:hAnsi="Times New Roman"/>
          <w:sz w:val="28"/>
          <w:szCs w:val="28"/>
          <w:lang w:eastAsia="ru-RU"/>
        </w:rPr>
        <w:t>3.Настоящее решение вступает в силу со дня его официального опубликования.</w:t>
      </w:r>
    </w:p>
    <w:p w:rsidR="00965C31" w:rsidRPr="007204BA" w:rsidRDefault="00965C31" w:rsidP="007204B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65C31" w:rsidRPr="007204BA" w:rsidRDefault="00965C31" w:rsidP="007204B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65C31" w:rsidRPr="007204BA" w:rsidRDefault="00965C31" w:rsidP="007204B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65C31" w:rsidRPr="007204BA" w:rsidRDefault="00965C31" w:rsidP="007204B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204BA">
        <w:rPr>
          <w:rFonts w:ascii="Times New Roman" w:hAnsi="Times New Roman"/>
          <w:sz w:val="28"/>
          <w:szCs w:val="28"/>
          <w:lang w:eastAsia="ru-RU"/>
        </w:rPr>
        <w:t>Глава Чернореченского сельсовета                   Председатель Совета депутатов</w:t>
      </w:r>
    </w:p>
    <w:p w:rsidR="00965C31" w:rsidRPr="007204BA" w:rsidRDefault="00965C31" w:rsidP="007204B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204BA">
        <w:rPr>
          <w:rFonts w:ascii="Times New Roman" w:hAnsi="Times New Roman"/>
          <w:sz w:val="28"/>
          <w:szCs w:val="28"/>
          <w:lang w:eastAsia="ru-RU"/>
        </w:rPr>
        <w:t>________________ Л.В. Хамрачев                     _______________ С.С. Гридин</w:t>
      </w:r>
    </w:p>
    <w:p w:rsidR="00965C31" w:rsidRPr="007204BA" w:rsidRDefault="00965C31" w:rsidP="007204B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965C31" w:rsidRPr="007204BA" w:rsidRDefault="00965C31" w:rsidP="007204B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65C31" w:rsidRPr="007204BA" w:rsidRDefault="00965C31" w:rsidP="007204B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65C31" w:rsidRPr="007204BA" w:rsidRDefault="00965C31" w:rsidP="007204B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65C31" w:rsidRPr="007204BA" w:rsidRDefault="00965C31" w:rsidP="007204B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65C31" w:rsidRPr="007204BA" w:rsidRDefault="00965C31" w:rsidP="007204B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65C31" w:rsidRPr="007204BA" w:rsidRDefault="00965C31" w:rsidP="007204B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65C31" w:rsidRPr="007204BA" w:rsidRDefault="00965C31" w:rsidP="007204B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65C31" w:rsidRPr="007204BA" w:rsidRDefault="00965C31" w:rsidP="007204B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65C31" w:rsidRPr="007204BA" w:rsidRDefault="00965C31" w:rsidP="007204B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65C31" w:rsidRPr="007204BA" w:rsidRDefault="00965C31" w:rsidP="007204B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65C31" w:rsidRPr="007204BA" w:rsidRDefault="00965C31" w:rsidP="007204B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65C31" w:rsidRPr="007204BA" w:rsidRDefault="00965C31" w:rsidP="007204B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65C31" w:rsidRPr="007204BA" w:rsidRDefault="00965C31" w:rsidP="007204B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  <w:sectPr w:rsidR="00965C31" w:rsidRPr="007204BA">
          <w:pgSz w:w="11906" w:h="16838"/>
          <w:pgMar w:top="1134" w:right="850" w:bottom="1134" w:left="1701" w:header="708" w:footer="708" w:gutter="0"/>
          <w:cols w:space="720"/>
        </w:sectPr>
      </w:pPr>
    </w:p>
    <w:p w:rsidR="00965C31" w:rsidRPr="007204BA" w:rsidRDefault="00965C31" w:rsidP="007204BA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7204BA">
        <w:rPr>
          <w:rFonts w:ascii="Times New Roman" w:hAnsi="Times New Roman"/>
          <w:sz w:val="28"/>
          <w:szCs w:val="28"/>
          <w:lang w:eastAsia="ru-RU"/>
        </w:rPr>
        <w:t>Приложение № 1</w:t>
      </w:r>
    </w:p>
    <w:p w:rsidR="00965C31" w:rsidRPr="007204BA" w:rsidRDefault="00965C31" w:rsidP="007204BA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7204BA">
        <w:rPr>
          <w:rFonts w:ascii="Times New Roman" w:hAnsi="Times New Roman"/>
          <w:sz w:val="28"/>
          <w:szCs w:val="28"/>
          <w:lang w:eastAsia="ru-RU"/>
        </w:rPr>
        <w:t>к решению сессии Совета депутатов</w:t>
      </w:r>
    </w:p>
    <w:p w:rsidR="00965C31" w:rsidRPr="007204BA" w:rsidRDefault="00965C31" w:rsidP="007204BA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7204BA">
        <w:rPr>
          <w:rFonts w:ascii="Times New Roman" w:hAnsi="Times New Roman"/>
          <w:sz w:val="28"/>
          <w:szCs w:val="28"/>
          <w:lang w:eastAsia="ru-RU"/>
        </w:rPr>
        <w:t>Чернореченского сельсовета</w:t>
      </w:r>
    </w:p>
    <w:p w:rsidR="00965C31" w:rsidRPr="007204BA" w:rsidRDefault="00965C31" w:rsidP="007204BA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7204BA">
        <w:rPr>
          <w:rFonts w:ascii="Times New Roman" w:hAnsi="Times New Roman"/>
          <w:sz w:val="28"/>
          <w:szCs w:val="28"/>
          <w:lang w:eastAsia="ru-RU"/>
        </w:rPr>
        <w:t>Искитимского района</w:t>
      </w:r>
    </w:p>
    <w:p w:rsidR="00965C31" w:rsidRPr="007204BA" w:rsidRDefault="00965C31" w:rsidP="007204BA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7204BA">
        <w:rPr>
          <w:rFonts w:ascii="Times New Roman" w:hAnsi="Times New Roman"/>
          <w:sz w:val="28"/>
          <w:szCs w:val="28"/>
          <w:lang w:eastAsia="ru-RU"/>
        </w:rPr>
        <w:t>Новосибирской области</w:t>
      </w:r>
    </w:p>
    <w:p w:rsidR="00965C31" w:rsidRPr="007204BA" w:rsidRDefault="00965C31" w:rsidP="007204BA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от 18.04.</w:t>
      </w:r>
      <w:r w:rsidRPr="007204BA">
        <w:rPr>
          <w:rFonts w:ascii="Times New Roman" w:hAnsi="Times New Roman"/>
          <w:sz w:val="28"/>
          <w:szCs w:val="28"/>
          <w:lang w:eastAsia="ru-RU"/>
        </w:rPr>
        <w:t>2013 №</w:t>
      </w:r>
      <w:r>
        <w:rPr>
          <w:rFonts w:ascii="Times New Roman" w:hAnsi="Times New Roman"/>
          <w:sz w:val="28"/>
          <w:szCs w:val="28"/>
          <w:lang w:eastAsia="ru-RU"/>
        </w:rPr>
        <w:t xml:space="preserve"> 167</w:t>
      </w:r>
    </w:p>
    <w:p w:rsidR="00965C31" w:rsidRPr="007204BA" w:rsidRDefault="00965C31" w:rsidP="007204BA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965C31" w:rsidRPr="007204BA" w:rsidRDefault="00965C31" w:rsidP="007204BA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965C31" w:rsidRPr="007204BA" w:rsidRDefault="00965C31" w:rsidP="007204B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204BA">
        <w:rPr>
          <w:rFonts w:ascii="Times New Roman" w:hAnsi="Times New Roman"/>
          <w:sz w:val="28"/>
          <w:szCs w:val="28"/>
          <w:lang w:eastAsia="ru-RU"/>
        </w:rPr>
        <w:t xml:space="preserve">Перечень услуг, </w:t>
      </w:r>
    </w:p>
    <w:p w:rsidR="00965C31" w:rsidRPr="007204BA" w:rsidRDefault="00965C31" w:rsidP="007204B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204BA">
        <w:rPr>
          <w:rFonts w:ascii="Times New Roman" w:hAnsi="Times New Roman"/>
          <w:sz w:val="28"/>
          <w:szCs w:val="28"/>
          <w:lang w:eastAsia="ru-RU"/>
        </w:rPr>
        <w:t xml:space="preserve">которые являются необходимыми и обязательными для предоставления муниципальных услуг </w:t>
      </w:r>
    </w:p>
    <w:p w:rsidR="00965C31" w:rsidRPr="007204BA" w:rsidRDefault="00965C31" w:rsidP="007204B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204BA">
        <w:rPr>
          <w:rFonts w:ascii="Times New Roman" w:hAnsi="Times New Roman"/>
          <w:sz w:val="28"/>
          <w:szCs w:val="28"/>
          <w:lang w:eastAsia="ru-RU"/>
        </w:rPr>
        <w:t xml:space="preserve">администрацией Чернореченского сельсовета Искитимского района Новосибирской области </w:t>
      </w:r>
    </w:p>
    <w:p w:rsidR="00965C31" w:rsidRPr="007204BA" w:rsidRDefault="00965C31" w:rsidP="007204B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476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9"/>
        <w:gridCol w:w="3971"/>
        <w:gridCol w:w="10080"/>
      </w:tblGrid>
      <w:tr w:rsidR="00965C31" w:rsidRPr="00B5487B" w:rsidTr="007204BA">
        <w:tc>
          <w:tcPr>
            <w:tcW w:w="709" w:type="dxa"/>
          </w:tcPr>
          <w:p w:rsidR="00965C31" w:rsidRPr="007204BA" w:rsidRDefault="00965C31" w:rsidP="007204BA">
            <w:pPr>
              <w:widowControl w:val="0"/>
              <w:tabs>
                <w:tab w:val="left" w:pos="43"/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04BA">
              <w:rPr>
                <w:rFonts w:ascii="Times New Roman" w:hAnsi="Times New Roman"/>
                <w:sz w:val="20"/>
                <w:szCs w:val="20"/>
                <w:lang w:eastAsia="ru-RU"/>
              </w:rPr>
              <w:t>№</w:t>
            </w:r>
          </w:p>
          <w:p w:rsidR="00965C31" w:rsidRPr="007204BA" w:rsidRDefault="00965C31" w:rsidP="007204BA">
            <w:pPr>
              <w:widowControl w:val="0"/>
              <w:tabs>
                <w:tab w:val="left" w:pos="43"/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04BA">
              <w:rPr>
                <w:rFonts w:ascii="Times New Roman" w:hAnsi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971" w:type="dxa"/>
          </w:tcPr>
          <w:p w:rsidR="00965C31" w:rsidRPr="007204BA" w:rsidRDefault="00965C31" w:rsidP="007204B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04BA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услуги</w:t>
            </w:r>
          </w:p>
        </w:tc>
        <w:tc>
          <w:tcPr>
            <w:tcW w:w="10080" w:type="dxa"/>
          </w:tcPr>
          <w:p w:rsidR="00965C31" w:rsidRPr="007204BA" w:rsidRDefault="00965C31" w:rsidP="007204B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04BA">
              <w:rPr>
                <w:rFonts w:ascii="Times New Roman" w:hAnsi="Times New Roman"/>
                <w:sz w:val="24"/>
                <w:szCs w:val="24"/>
                <w:lang w:eastAsia="ru-RU"/>
              </w:rPr>
              <w:t>Нормативные правовые акты, регулирующие оказание услуг</w:t>
            </w:r>
          </w:p>
        </w:tc>
      </w:tr>
      <w:tr w:rsidR="00965C31" w:rsidRPr="00B5487B" w:rsidTr="007204BA">
        <w:tc>
          <w:tcPr>
            <w:tcW w:w="14760" w:type="dxa"/>
            <w:gridSpan w:val="3"/>
          </w:tcPr>
          <w:p w:rsidR="00965C31" w:rsidRPr="007204BA" w:rsidRDefault="00965C31" w:rsidP="007204BA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04BA">
              <w:rPr>
                <w:rFonts w:ascii="Times New Roman" w:hAnsi="Times New Roman"/>
                <w:sz w:val="24"/>
                <w:szCs w:val="24"/>
                <w:lang w:eastAsia="ru-RU"/>
              </w:rPr>
              <w:t>1. Услуги в сфере социальной защиты населения</w:t>
            </w:r>
          </w:p>
        </w:tc>
      </w:tr>
      <w:tr w:rsidR="00965C31" w:rsidRPr="00B5487B" w:rsidTr="007204BA">
        <w:tc>
          <w:tcPr>
            <w:tcW w:w="709" w:type="dxa"/>
          </w:tcPr>
          <w:p w:rsidR="00965C31" w:rsidRPr="007204BA" w:rsidRDefault="00965C31" w:rsidP="007204BA">
            <w:pPr>
              <w:widowControl w:val="0"/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04B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971" w:type="dxa"/>
          </w:tcPr>
          <w:p w:rsidR="00965C31" w:rsidRPr="007204BA" w:rsidRDefault="00965C31" w:rsidP="007204B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04BA">
              <w:rPr>
                <w:rFonts w:ascii="Times New Roman" w:hAnsi="Times New Roman"/>
                <w:sz w:val="24"/>
                <w:szCs w:val="24"/>
                <w:lang w:eastAsia="ru-RU"/>
              </w:rPr>
              <w:t>Предоставление жилых помещений по договорам социального найма</w:t>
            </w:r>
          </w:p>
        </w:tc>
        <w:tc>
          <w:tcPr>
            <w:tcW w:w="10080" w:type="dxa"/>
          </w:tcPr>
          <w:p w:rsidR="00965C31" w:rsidRPr="007204BA" w:rsidRDefault="00965C31" w:rsidP="007204B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04BA">
              <w:rPr>
                <w:rFonts w:ascii="Times New Roman" w:hAnsi="Times New Roman"/>
                <w:sz w:val="24"/>
                <w:szCs w:val="24"/>
                <w:lang w:eastAsia="ru-RU"/>
              </w:rPr>
              <w:t>Жилищный кодекс Российской Федерации;</w:t>
            </w:r>
          </w:p>
          <w:p w:rsidR="00965C31" w:rsidRPr="007204BA" w:rsidRDefault="00965C31" w:rsidP="007204B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04BA">
              <w:rPr>
                <w:rFonts w:ascii="Times New Roman" w:hAnsi="Times New Roman"/>
                <w:sz w:val="24"/>
                <w:szCs w:val="24"/>
                <w:lang w:eastAsia="ru-RU"/>
              </w:rPr>
              <w:t>Федеральный закон от 06.10.2003г. №131-ФЗ «Об общих принципах организации местного самоуправления в Российской Федерации»;</w:t>
            </w:r>
          </w:p>
        </w:tc>
      </w:tr>
      <w:tr w:rsidR="00965C31" w:rsidRPr="00B5487B" w:rsidTr="007204BA">
        <w:tc>
          <w:tcPr>
            <w:tcW w:w="709" w:type="dxa"/>
          </w:tcPr>
          <w:p w:rsidR="00965C31" w:rsidRPr="007204BA" w:rsidRDefault="00965C31" w:rsidP="007204BA">
            <w:pPr>
              <w:widowControl w:val="0"/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04B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971" w:type="dxa"/>
          </w:tcPr>
          <w:p w:rsidR="00965C31" w:rsidRPr="007204BA" w:rsidRDefault="00965C31" w:rsidP="007204B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04BA">
              <w:rPr>
                <w:rFonts w:ascii="Times New Roman" w:hAnsi="Times New Roman"/>
                <w:sz w:val="24"/>
                <w:szCs w:val="24"/>
                <w:lang w:eastAsia="ru-RU"/>
              </w:rPr>
              <w:t>Прием заявлений, документов, а также постановка граждан на учет в качестве нуждающихся в жилых помещениях</w:t>
            </w:r>
          </w:p>
        </w:tc>
        <w:tc>
          <w:tcPr>
            <w:tcW w:w="10080" w:type="dxa"/>
          </w:tcPr>
          <w:p w:rsidR="00965C31" w:rsidRPr="007204BA" w:rsidRDefault="00965C31" w:rsidP="007204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04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Жилищный кодекс Российской Федерации; </w:t>
            </w:r>
          </w:p>
          <w:p w:rsidR="00965C31" w:rsidRPr="007204BA" w:rsidRDefault="00965C31" w:rsidP="007204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04BA">
              <w:rPr>
                <w:rFonts w:ascii="Times New Roman" w:hAnsi="Times New Roman"/>
                <w:sz w:val="24"/>
                <w:szCs w:val="24"/>
                <w:lang w:eastAsia="ru-RU"/>
              </w:rPr>
              <w:t>Федеральный закон от 06.10.2003 № 131-ФЗ «Об общих принципах организации местного самоуправления в Российской Федерации»;</w:t>
            </w:r>
          </w:p>
          <w:p w:rsidR="00965C31" w:rsidRPr="007204BA" w:rsidRDefault="00965C31" w:rsidP="007204B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04BA">
              <w:rPr>
                <w:rFonts w:ascii="Times New Roman" w:hAnsi="Times New Roman"/>
                <w:sz w:val="24"/>
                <w:szCs w:val="24"/>
                <w:lang w:eastAsia="ru-RU"/>
              </w:rPr>
              <w:t>Закон Новосибирской области от 04.11.2005 № 337-ОЗ «Об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</w:t>
            </w:r>
          </w:p>
        </w:tc>
      </w:tr>
      <w:tr w:rsidR="00965C31" w:rsidRPr="00B5487B" w:rsidTr="007204BA">
        <w:tc>
          <w:tcPr>
            <w:tcW w:w="709" w:type="dxa"/>
          </w:tcPr>
          <w:p w:rsidR="00965C31" w:rsidRPr="007204BA" w:rsidRDefault="00965C31" w:rsidP="007204BA">
            <w:pPr>
              <w:widowControl w:val="0"/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04BA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971" w:type="dxa"/>
          </w:tcPr>
          <w:p w:rsidR="00965C31" w:rsidRPr="007204BA" w:rsidRDefault="00965C31" w:rsidP="007204B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04BA">
              <w:rPr>
                <w:rFonts w:ascii="Times New Roman" w:hAnsi="Times New Roman"/>
                <w:sz w:val="24"/>
                <w:szCs w:val="24"/>
                <w:lang w:eastAsia="ru-RU"/>
              </w:rPr>
              <w:t>Приватизация жилых помещений муниципального жилищного фонда</w:t>
            </w:r>
          </w:p>
        </w:tc>
        <w:tc>
          <w:tcPr>
            <w:tcW w:w="10080" w:type="dxa"/>
          </w:tcPr>
          <w:p w:rsidR="00965C31" w:rsidRPr="007204BA" w:rsidRDefault="00965C31" w:rsidP="007204B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04BA">
              <w:rPr>
                <w:rFonts w:ascii="Times New Roman" w:hAnsi="Times New Roman"/>
                <w:sz w:val="24"/>
                <w:szCs w:val="24"/>
                <w:lang w:eastAsia="ru-RU"/>
              </w:rPr>
              <w:t>Закон РФ от 04.07.1991 № 1541-1 «О приватизации жилищного фонда в Российской Федерации»</w:t>
            </w:r>
          </w:p>
        </w:tc>
      </w:tr>
      <w:tr w:rsidR="00965C31" w:rsidRPr="00B5487B" w:rsidTr="007204BA">
        <w:tc>
          <w:tcPr>
            <w:tcW w:w="709" w:type="dxa"/>
          </w:tcPr>
          <w:p w:rsidR="00965C31" w:rsidRPr="007204BA" w:rsidRDefault="00965C31" w:rsidP="007204BA">
            <w:pPr>
              <w:widowControl w:val="0"/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04BA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971" w:type="dxa"/>
          </w:tcPr>
          <w:p w:rsidR="00965C31" w:rsidRPr="007204BA" w:rsidRDefault="00965C31" w:rsidP="007204B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04BA">
              <w:rPr>
                <w:rFonts w:ascii="Times New Roman" w:hAnsi="Times New Roman"/>
                <w:sz w:val="24"/>
                <w:szCs w:val="24"/>
                <w:lang w:eastAsia="ru-RU"/>
              </w:rPr>
              <w:t>Оказание единовременной финансовой помощи гражданам на восстановление индивидуальных жилых домов, пострадавших в результате пожара, стихийного бедствия и чрезвычайной ситуации</w:t>
            </w:r>
          </w:p>
        </w:tc>
        <w:tc>
          <w:tcPr>
            <w:tcW w:w="10080" w:type="dxa"/>
          </w:tcPr>
          <w:p w:rsidR="00965C31" w:rsidRPr="007204BA" w:rsidRDefault="00965C31" w:rsidP="007204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04BA">
              <w:rPr>
                <w:rFonts w:ascii="Times New Roman" w:hAnsi="Times New Roman"/>
                <w:sz w:val="24"/>
                <w:szCs w:val="24"/>
                <w:lang w:eastAsia="ru-RU"/>
              </w:rPr>
              <w:t>Жилищный кодекс Российской Федерации;</w:t>
            </w:r>
          </w:p>
          <w:p w:rsidR="00965C31" w:rsidRPr="007204BA" w:rsidRDefault="00965C31" w:rsidP="007204B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04BA">
              <w:rPr>
                <w:rFonts w:ascii="Times New Roman" w:hAnsi="Times New Roman"/>
                <w:sz w:val="24"/>
                <w:szCs w:val="24"/>
                <w:lang w:eastAsia="ru-RU"/>
              </w:rPr>
              <w:t>Федеральный закон от 06.10.2003 № 131-ФЗ «Об общих принципах организации местного самоуправления в Российской Федерации»</w:t>
            </w:r>
          </w:p>
        </w:tc>
      </w:tr>
      <w:tr w:rsidR="00965C31" w:rsidRPr="00B5487B" w:rsidTr="007204BA">
        <w:tc>
          <w:tcPr>
            <w:tcW w:w="709" w:type="dxa"/>
          </w:tcPr>
          <w:p w:rsidR="00965C31" w:rsidRPr="007204BA" w:rsidRDefault="00965C31" w:rsidP="007204BA">
            <w:pPr>
              <w:widowControl w:val="0"/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04BA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971" w:type="dxa"/>
          </w:tcPr>
          <w:p w:rsidR="00965C31" w:rsidRPr="007204BA" w:rsidRDefault="00965C31" w:rsidP="007204B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04BA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и выдача документа об изменении цели использования жилого помещения муниципального жилищного фонда</w:t>
            </w:r>
          </w:p>
        </w:tc>
        <w:tc>
          <w:tcPr>
            <w:tcW w:w="10080" w:type="dxa"/>
          </w:tcPr>
          <w:p w:rsidR="00965C31" w:rsidRPr="00B5487B" w:rsidRDefault="00965C31" w:rsidP="007204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87B">
              <w:rPr>
                <w:rFonts w:ascii="Times New Roman" w:hAnsi="Times New Roman"/>
                <w:sz w:val="24"/>
                <w:szCs w:val="24"/>
              </w:rPr>
              <w:t>Жилищный кодекс Российской Федерации;</w:t>
            </w:r>
          </w:p>
          <w:p w:rsidR="00965C31" w:rsidRPr="007204BA" w:rsidRDefault="00965C31" w:rsidP="007204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04BA">
              <w:rPr>
                <w:rFonts w:ascii="Times New Roman" w:hAnsi="Times New Roman"/>
                <w:sz w:val="24"/>
                <w:szCs w:val="24"/>
                <w:lang w:eastAsia="ru-RU"/>
              </w:rPr>
              <w:t>Федеральный закон от 06.10.2003 № 131-ФЗ «Об общих принципах организации местного самоуправления в Российской Федерации</w:t>
            </w:r>
          </w:p>
        </w:tc>
      </w:tr>
      <w:tr w:rsidR="00965C31" w:rsidRPr="00B5487B" w:rsidTr="007204BA">
        <w:tc>
          <w:tcPr>
            <w:tcW w:w="14760" w:type="dxa"/>
            <w:gridSpan w:val="3"/>
          </w:tcPr>
          <w:p w:rsidR="00965C31" w:rsidRPr="007204BA" w:rsidRDefault="00965C31" w:rsidP="007204BA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04BA">
              <w:rPr>
                <w:rFonts w:ascii="Times New Roman" w:hAnsi="Times New Roman"/>
                <w:sz w:val="24"/>
                <w:szCs w:val="24"/>
                <w:lang w:eastAsia="ru-RU"/>
              </w:rPr>
              <w:t>2. Услуги в сфере жилищно-коммунального хозяйства</w:t>
            </w:r>
          </w:p>
        </w:tc>
      </w:tr>
      <w:tr w:rsidR="00965C31" w:rsidRPr="00B5487B" w:rsidTr="007204BA">
        <w:tc>
          <w:tcPr>
            <w:tcW w:w="709" w:type="dxa"/>
          </w:tcPr>
          <w:p w:rsidR="00965C31" w:rsidRPr="007204BA" w:rsidRDefault="00965C31" w:rsidP="007204BA">
            <w:pPr>
              <w:widowControl w:val="0"/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04BA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971" w:type="dxa"/>
          </w:tcPr>
          <w:p w:rsidR="00965C31" w:rsidRPr="007204BA" w:rsidRDefault="00965C31" w:rsidP="007204B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04BA">
              <w:rPr>
                <w:rFonts w:ascii="Times New Roman" w:hAnsi="Times New Roman"/>
                <w:sz w:val="24"/>
                <w:szCs w:val="24"/>
                <w:lang w:eastAsia="ru-RU"/>
              </w:rPr>
              <w:t>Признание помещения жилым помещением, жилого помещения пригодным (непригодным) для проживания</w:t>
            </w:r>
          </w:p>
        </w:tc>
        <w:tc>
          <w:tcPr>
            <w:tcW w:w="10080" w:type="dxa"/>
          </w:tcPr>
          <w:p w:rsidR="00965C31" w:rsidRPr="007204BA" w:rsidRDefault="00965C31" w:rsidP="007204B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04BA">
              <w:rPr>
                <w:rFonts w:ascii="Times New Roman" w:hAnsi="Times New Roman"/>
                <w:sz w:val="24"/>
                <w:szCs w:val="24"/>
                <w:lang w:eastAsia="ru-RU"/>
              </w:rPr>
              <w:t>Жилищный кодекс Российской Федерации;</w:t>
            </w:r>
          </w:p>
          <w:p w:rsidR="00965C31" w:rsidRPr="007204BA" w:rsidRDefault="00965C31" w:rsidP="007204B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04BA">
              <w:rPr>
                <w:rFonts w:ascii="Times New Roman" w:hAnsi="Times New Roman"/>
                <w:sz w:val="24"/>
                <w:szCs w:val="24"/>
                <w:lang w:eastAsia="ru-RU"/>
              </w:rPr>
              <w:t>Федеральный Закон от 06.10.2003 №131-ФЗ «Об общих принципах организации местного самоуправления в Российской Федерации»;</w:t>
            </w:r>
          </w:p>
          <w:p w:rsidR="00965C31" w:rsidRPr="007204BA" w:rsidRDefault="00965C31" w:rsidP="007204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04BA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Постановление Правительства Российской Федерации от 28.01.2006 № 47 «Об утверждении Положения о признании помещения жилым помещением, жилого помещения пригодным (непригодным) для проживания и многоквартирного дома аварийным и подлежащим сносу»</w:t>
            </w:r>
          </w:p>
        </w:tc>
      </w:tr>
      <w:tr w:rsidR="00965C31" w:rsidRPr="00B5487B" w:rsidTr="007204BA">
        <w:tc>
          <w:tcPr>
            <w:tcW w:w="709" w:type="dxa"/>
          </w:tcPr>
          <w:p w:rsidR="00965C31" w:rsidRPr="007204BA" w:rsidRDefault="00965C31" w:rsidP="007204BA">
            <w:pPr>
              <w:widowControl w:val="0"/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04BA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971" w:type="dxa"/>
          </w:tcPr>
          <w:p w:rsidR="00965C31" w:rsidRPr="007204BA" w:rsidRDefault="00965C31" w:rsidP="007204B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204BA">
              <w:rPr>
                <w:rFonts w:ascii="Times New Roman" w:hAnsi="Times New Roman"/>
                <w:sz w:val="24"/>
                <w:szCs w:val="24"/>
                <w:lang w:eastAsia="ru-RU"/>
              </w:rPr>
              <w:t>Признание многоквартирного дома аварийным и подлежащим сносу и реконструкции.</w:t>
            </w:r>
          </w:p>
        </w:tc>
        <w:tc>
          <w:tcPr>
            <w:tcW w:w="10080" w:type="dxa"/>
          </w:tcPr>
          <w:p w:rsidR="00965C31" w:rsidRPr="007204BA" w:rsidRDefault="00965C31" w:rsidP="007204B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04BA">
              <w:rPr>
                <w:rFonts w:ascii="Times New Roman" w:hAnsi="Times New Roman"/>
                <w:sz w:val="24"/>
                <w:szCs w:val="24"/>
                <w:lang w:eastAsia="ru-RU"/>
              </w:rPr>
              <w:t>Жилищный кодекс Российской Федерации;</w:t>
            </w:r>
          </w:p>
          <w:p w:rsidR="00965C31" w:rsidRPr="007204BA" w:rsidRDefault="00965C31" w:rsidP="007204B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04BA">
              <w:rPr>
                <w:rFonts w:ascii="Times New Roman" w:hAnsi="Times New Roman"/>
                <w:sz w:val="24"/>
                <w:szCs w:val="24"/>
                <w:lang w:eastAsia="ru-RU"/>
              </w:rPr>
              <w:t>Федеральный Закон от 06.10.2003 №131-ФЗ «Об общих принципах организации местного самоуправления в Российской Федерации»;</w:t>
            </w:r>
          </w:p>
          <w:p w:rsidR="00965C31" w:rsidRPr="007204BA" w:rsidRDefault="00965C31" w:rsidP="007204B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04BA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Постановление Правительства Российской Федерации от 28.01.2006 № 47 «Об утверждении Положения о признании помещения жилым помещением, жилого помещения пригодным (непригодным) для проживания и многоквартирного дома аварийным и подлежащим сносу»</w:t>
            </w:r>
          </w:p>
        </w:tc>
      </w:tr>
      <w:tr w:rsidR="00965C31" w:rsidRPr="00B5487B" w:rsidTr="007204BA">
        <w:tc>
          <w:tcPr>
            <w:tcW w:w="709" w:type="dxa"/>
          </w:tcPr>
          <w:p w:rsidR="00965C31" w:rsidRPr="007204BA" w:rsidRDefault="00965C31" w:rsidP="007204BA">
            <w:pPr>
              <w:widowControl w:val="0"/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04BA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971" w:type="dxa"/>
          </w:tcPr>
          <w:p w:rsidR="00965C31" w:rsidRPr="007204BA" w:rsidRDefault="00965C31" w:rsidP="007204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04BA">
              <w:rPr>
                <w:rFonts w:ascii="Times New Roman" w:hAnsi="Times New Roman"/>
                <w:sz w:val="24"/>
                <w:szCs w:val="24"/>
                <w:lang w:eastAsia="ru-RU"/>
              </w:rPr>
              <w:t>Принятие документов, а также выдача решений о переводе или об отказе в переводе нежилого помещения в жилое.</w:t>
            </w:r>
          </w:p>
        </w:tc>
        <w:tc>
          <w:tcPr>
            <w:tcW w:w="10080" w:type="dxa"/>
          </w:tcPr>
          <w:p w:rsidR="00965C31" w:rsidRPr="007204BA" w:rsidRDefault="00965C31" w:rsidP="007204B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04BA">
              <w:rPr>
                <w:rFonts w:ascii="Times New Roman" w:hAnsi="Times New Roman"/>
                <w:sz w:val="24"/>
                <w:szCs w:val="24"/>
                <w:lang w:eastAsia="ru-RU"/>
              </w:rPr>
              <w:t>Жилищный кодекс Российской Федерации</w:t>
            </w:r>
          </w:p>
        </w:tc>
      </w:tr>
      <w:tr w:rsidR="00965C31" w:rsidRPr="00B5487B" w:rsidTr="007204BA">
        <w:tc>
          <w:tcPr>
            <w:tcW w:w="709" w:type="dxa"/>
          </w:tcPr>
          <w:p w:rsidR="00965C31" w:rsidRPr="007204BA" w:rsidRDefault="00965C31" w:rsidP="007204BA">
            <w:pPr>
              <w:widowControl w:val="0"/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04BA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971" w:type="dxa"/>
          </w:tcPr>
          <w:p w:rsidR="00965C31" w:rsidRPr="007204BA" w:rsidRDefault="00965C31" w:rsidP="007204B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04BA">
              <w:rPr>
                <w:rFonts w:ascii="Times New Roman" w:hAnsi="Times New Roman"/>
                <w:sz w:val="24"/>
                <w:szCs w:val="24"/>
                <w:lang w:eastAsia="ru-RU"/>
              </w:rPr>
              <w:t>Предоставление информации о порядке предоставления жилищно-коммунальных услуг населению</w:t>
            </w:r>
          </w:p>
        </w:tc>
        <w:tc>
          <w:tcPr>
            <w:tcW w:w="10080" w:type="dxa"/>
          </w:tcPr>
          <w:p w:rsidR="00965C31" w:rsidRPr="007204BA" w:rsidRDefault="00965C31" w:rsidP="007204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04BA">
              <w:rPr>
                <w:rFonts w:ascii="Times New Roman" w:hAnsi="Times New Roman"/>
                <w:sz w:val="24"/>
                <w:szCs w:val="24"/>
                <w:lang w:eastAsia="ru-RU"/>
              </w:rPr>
              <w:t>Жилищный кодекс Российской Федерации;</w:t>
            </w:r>
          </w:p>
          <w:p w:rsidR="00965C31" w:rsidRPr="007204BA" w:rsidRDefault="00965C31" w:rsidP="007204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04BA">
              <w:rPr>
                <w:rFonts w:ascii="Times New Roman" w:hAnsi="Times New Roman"/>
                <w:sz w:val="24"/>
                <w:szCs w:val="24"/>
                <w:lang w:eastAsia="ru-RU"/>
              </w:rPr>
              <w:t>Федеральный закон от 30.12.2004 № 210-ФЗ «Об основах регулирования тарифов организаций коммунального комплекса»</w:t>
            </w:r>
          </w:p>
        </w:tc>
      </w:tr>
      <w:tr w:rsidR="00965C31" w:rsidRPr="00B5487B" w:rsidTr="007204BA">
        <w:tc>
          <w:tcPr>
            <w:tcW w:w="14760" w:type="dxa"/>
            <w:gridSpan w:val="3"/>
          </w:tcPr>
          <w:p w:rsidR="00965C31" w:rsidRPr="007204BA" w:rsidRDefault="00965C31" w:rsidP="007204BA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04BA">
              <w:rPr>
                <w:rFonts w:ascii="Times New Roman" w:hAnsi="Times New Roman"/>
                <w:sz w:val="24"/>
                <w:szCs w:val="24"/>
                <w:lang w:eastAsia="ru-RU"/>
              </w:rPr>
              <w:t>3. Услуги в сфере имущественно - земельных отношений, строительства и регулирования предпринимательской деятельности</w:t>
            </w:r>
          </w:p>
        </w:tc>
      </w:tr>
      <w:tr w:rsidR="00965C31" w:rsidRPr="00B5487B" w:rsidTr="007204BA">
        <w:tc>
          <w:tcPr>
            <w:tcW w:w="709" w:type="dxa"/>
          </w:tcPr>
          <w:p w:rsidR="00965C31" w:rsidRPr="007204BA" w:rsidRDefault="00965C31" w:rsidP="007204BA">
            <w:pPr>
              <w:widowControl w:val="0"/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04BA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971" w:type="dxa"/>
          </w:tcPr>
          <w:p w:rsidR="00965C31" w:rsidRPr="007204BA" w:rsidRDefault="00965C31" w:rsidP="007204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04BA">
              <w:rPr>
                <w:rFonts w:ascii="Times New Roman" w:hAnsi="Times New Roman"/>
                <w:sz w:val="24"/>
                <w:szCs w:val="24"/>
                <w:lang w:eastAsia="ru-RU"/>
              </w:rPr>
              <w:t>Присвоение, изменение и аннулирование адресов объектов недвижимости</w:t>
            </w:r>
          </w:p>
        </w:tc>
        <w:tc>
          <w:tcPr>
            <w:tcW w:w="10080" w:type="dxa"/>
          </w:tcPr>
          <w:p w:rsidR="00965C31" w:rsidRPr="007204BA" w:rsidRDefault="00965C31" w:rsidP="007204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04BA">
              <w:rPr>
                <w:rFonts w:ascii="Times New Roman" w:hAnsi="Times New Roman"/>
                <w:sz w:val="24"/>
                <w:szCs w:val="24"/>
                <w:lang w:eastAsia="ru-RU"/>
              </w:rPr>
              <w:t>Федеральный закон от 06.10.2003 № 131-ФЗ «Об общих принципах организации местного самоуправления Российской Федерации»</w:t>
            </w:r>
          </w:p>
        </w:tc>
      </w:tr>
      <w:tr w:rsidR="00965C31" w:rsidRPr="00B5487B" w:rsidTr="007204BA">
        <w:tc>
          <w:tcPr>
            <w:tcW w:w="709" w:type="dxa"/>
          </w:tcPr>
          <w:p w:rsidR="00965C31" w:rsidRPr="007204BA" w:rsidRDefault="00965C31" w:rsidP="007204BA">
            <w:pPr>
              <w:widowControl w:val="0"/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04BA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971" w:type="dxa"/>
          </w:tcPr>
          <w:p w:rsidR="00965C31" w:rsidRPr="007204BA" w:rsidRDefault="00965C31" w:rsidP="007204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04BA">
              <w:rPr>
                <w:rFonts w:ascii="Times New Roman" w:hAnsi="Times New Roman"/>
                <w:sz w:val="24"/>
                <w:szCs w:val="24"/>
                <w:lang w:eastAsia="ru-RU"/>
              </w:rPr>
              <w:t>Предоставление информации об объектах недвижимого имущества, находящихся в муниципальной собственности и предназначенных для сдачи в аренду</w:t>
            </w:r>
          </w:p>
        </w:tc>
        <w:tc>
          <w:tcPr>
            <w:tcW w:w="10080" w:type="dxa"/>
          </w:tcPr>
          <w:p w:rsidR="00965C31" w:rsidRPr="007204BA" w:rsidRDefault="00965C31" w:rsidP="007204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04BA">
              <w:rPr>
                <w:rFonts w:ascii="Times New Roman" w:hAnsi="Times New Roman"/>
                <w:sz w:val="24"/>
                <w:szCs w:val="24"/>
                <w:lang w:eastAsia="ru-RU"/>
              </w:rPr>
              <w:t>Гражданский кодекс Российской Федерации;</w:t>
            </w:r>
          </w:p>
          <w:p w:rsidR="00965C31" w:rsidRPr="007204BA" w:rsidRDefault="00965C31" w:rsidP="007204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04BA">
              <w:rPr>
                <w:rFonts w:ascii="Times New Roman" w:hAnsi="Times New Roman"/>
                <w:sz w:val="24"/>
                <w:szCs w:val="24"/>
                <w:lang w:eastAsia="ru-RU"/>
              </w:rPr>
              <w:t>Федеральный закон от 06.10.2003 № 131-ФЗ «Об общих принципах организации местного самоуправления в Российской Федерации»</w:t>
            </w:r>
          </w:p>
        </w:tc>
      </w:tr>
      <w:tr w:rsidR="00965C31" w:rsidRPr="00B5487B" w:rsidTr="007204BA">
        <w:tc>
          <w:tcPr>
            <w:tcW w:w="709" w:type="dxa"/>
          </w:tcPr>
          <w:p w:rsidR="00965C31" w:rsidRPr="007204BA" w:rsidRDefault="00965C31" w:rsidP="007204BA">
            <w:pPr>
              <w:widowControl w:val="0"/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04BA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3971" w:type="dxa"/>
          </w:tcPr>
          <w:p w:rsidR="00965C31" w:rsidRPr="007204BA" w:rsidRDefault="00965C31" w:rsidP="007204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04BA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и выдача разрешения на строительство индивидуальных жилых домов</w:t>
            </w:r>
          </w:p>
        </w:tc>
        <w:tc>
          <w:tcPr>
            <w:tcW w:w="10080" w:type="dxa"/>
          </w:tcPr>
          <w:p w:rsidR="00965C31" w:rsidRPr="007204BA" w:rsidRDefault="00965C31" w:rsidP="007204BA">
            <w:pPr>
              <w:tabs>
                <w:tab w:val="left" w:pos="32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04BA">
              <w:rPr>
                <w:rFonts w:ascii="Times New Roman" w:hAnsi="Times New Roman"/>
                <w:sz w:val="24"/>
                <w:szCs w:val="24"/>
                <w:lang w:eastAsia="ru-RU"/>
              </w:rPr>
              <w:t>Градостроительный кодекс Российской Федерации;</w:t>
            </w:r>
            <w:bookmarkStart w:id="0" w:name="_GoBack"/>
            <w:bookmarkEnd w:id="0"/>
          </w:p>
          <w:p w:rsidR="00965C31" w:rsidRPr="007204BA" w:rsidRDefault="00965C31" w:rsidP="007204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04BA"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кодекс Российской Федерации;</w:t>
            </w:r>
          </w:p>
          <w:p w:rsidR="00965C31" w:rsidRPr="007204BA" w:rsidRDefault="00965C31" w:rsidP="007204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04BA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постановление Правительства Российской Федерации от 24.11. 2005 № 698 «О форме разрешения на строительство и форме разрешения на ввод объекта в эксплуатацию»</w:t>
            </w:r>
          </w:p>
        </w:tc>
      </w:tr>
      <w:tr w:rsidR="00965C31" w:rsidRPr="00B5487B" w:rsidTr="007204BA">
        <w:tc>
          <w:tcPr>
            <w:tcW w:w="709" w:type="dxa"/>
          </w:tcPr>
          <w:p w:rsidR="00965C31" w:rsidRPr="007204BA" w:rsidRDefault="00965C31" w:rsidP="007204BA">
            <w:pPr>
              <w:widowControl w:val="0"/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04BA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3971" w:type="dxa"/>
          </w:tcPr>
          <w:p w:rsidR="00965C31" w:rsidRPr="007204BA" w:rsidRDefault="00965C31" w:rsidP="007204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04BA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и выдача разрешений на строительство объектов капитального строительства</w:t>
            </w:r>
          </w:p>
        </w:tc>
        <w:tc>
          <w:tcPr>
            <w:tcW w:w="10080" w:type="dxa"/>
          </w:tcPr>
          <w:p w:rsidR="00965C31" w:rsidRPr="007204BA" w:rsidRDefault="00965C31" w:rsidP="007204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04BA">
              <w:rPr>
                <w:rFonts w:ascii="Times New Roman" w:hAnsi="Times New Roman"/>
                <w:sz w:val="24"/>
                <w:szCs w:val="24"/>
                <w:lang w:eastAsia="ru-RU"/>
              </w:rPr>
              <w:t>Градостроительный кодекс Российской Федерации;</w:t>
            </w:r>
          </w:p>
          <w:p w:rsidR="00965C31" w:rsidRPr="007204BA" w:rsidRDefault="00965C31" w:rsidP="007204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04BA">
              <w:rPr>
                <w:rFonts w:ascii="Times New Roman" w:hAnsi="Times New Roman"/>
                <w:sz w:val="24"/>
                <w:szCs w:val="24"/>
                <w:lang w:eastAsia="ru-RU"/>
              </w:rPr>
              <w:t>Федеральный закон от 06.10.2003 № 131-ФЗ «Об общих принципах организации местного самоуправления в Российской Федерации»;</w:t>
            </w:r>
          </w:p>
          <w:p w:rsidR="00965C31" w:rsidRPr="007204BA" w:rsidRDefault="00965C31" w:rsidP="007204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04BA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постановление Правительства Российской Федерации от 24.11.2005 № 698 «О форме разрешения на строительство и форме разрешения на ввод объекта в эксплуатацию»</w:t>
            </w:r>
          </w:p>
        </w:tc>
      </w:tr>
      <w:tr w:rsidR="00965C31" w:rsidRPr="00B5487B" w:rsidTr="007204BA">
        <w:tc>
          <w:tcPr>
            <w:tcW w:w="709" w:type="dxa"/>
          </w:tcPr>
          <w:p w:rsidR="00965C31" w:rsidRPr="007204BA" w:rsidRDefault="00965C31" w:rsidP="007204BA">
            <w:pPr>
              <w:widowControl w:val="0"/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04BA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3971" w:type="dxa"/>
          </w:tcPr>
          <w:p w:rsidR="00965C31" w:rsidRPr="007204BA" w:rsidRDefault="00965C31" w:rsidP="007204B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04BA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и выдача разрешения на ввод индивидуальных жилых домов в эксплуатацию</w:t>
            </w:r>
          </w:p>
        </w:tc>
        <w:tc>
          <w:tcPr>
            <w:tcW w:w="10080" w:type="dxa"/>
          </w:tcPr>
          <w:p w:rsidR="00965C31" w:rsidRPr="007204BA" w:rsidRDefault="00965C31" w:rsidP="007204BA">
            <w:pPr>
              <w:tabs>
                <w:tab w:val="left" w:pos="32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04BA">
              <w:rPr>
                <w:rFonts w:ascii="Times New Roman" w:hAnsi="Times New Roman"/>
                <w:sz w:val="24"/>
                <w:szCs w:val="24"/>
                <w:lang w:eastAsia="ru-RU"/>
              </w:rPr>
              <w:t>Градостроительный кодекс Российской Федерации;</w:t>
            </w:r>
          </w:p>
          <w:p w:rsidR="00965C31" w:rsidRPr="007204BA" w:rsidRDefault="00965C31" w:rsidP="007204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04BA"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кодекс Российской Федерации;</w:t>
            </w:r>
          </w:p>
          <w:p w:rsidR="00965C31" w:rsidRPr="00B5487B" w:rsidRDefault="00965C31" w:rsidP="007204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87B">
              <w:rPr>
                <w:rFonts w:ascii="Times New Roman" w:hAnsi="Times New Roman"/>
                <w:sz w:val="24"/>
                <w:szCs w:val="24"/>
              </w:rPr>
              <w:t>постановление Правительства Российской Федерации от 24.11. 2005 № 698 «О форме разрешения на строительство и форме разрешения на ввод объекта в эксплуатацию»</w:t>
            </w:r>
          </w:p>
        </w:tc>
      </w:tr>
      <w:tr w:rsidR="00965C31" w:rsidRPr="00B5487B" w:rsidTr="007204BA">
        <w:tc>
          <w:tcPr>
            <w:tcW w:w="709" w:type="dxa"/>
          </w:tcPr>
          <w:p w:rsidR="00965C31" w:rsidRPr="007204BA" w:rsidRDefault="00965C31" w:rsidP="007204BA">
            <w:pPr>
              <w:widowControl w:val="0"/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04BA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3971" w:type="dxa"/>
          </w:tcPr>
          <w:p w:rsidR="00965C31" w:rsidRPr="007204BA" w:rsidRDefault="00965C31" w:rsidP="007204B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04BA">
              <w:rPr>
                <w:rFonts w:ascii="Times New Roman" w:hAnsi="Times New Roman"/>
                <w:sz w:val="24"/>
                <w:szCs w:val="24"/>
                <w:lang w:eastAsia="ru-RU"/>
              </w:rPr>
              <w:t>Выдача копий архивных документов, подтверждающих право на владение землей</w:t>
            </w:r>
          </w:p>
        </w:tc>
        <w:tc>
          <w:tcPr>
            <w:tcW w:w="10080" w:type="dxa"/>
          </w:tcPr>
          <w:p w:rsidR="00965C31" w:rsidRPr="00B5487B" w:rsidRDefault="00965C31" w:rsidP="007204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87B">
              <w:rPr>
                <w:rFonts w:ascii="Times New Roman" w:hAnsi="Times New Roman"/>
                <w:sz w:val="24"/>
                <w:szCs w:val="24"/>
              </w:rPr>
              <w:t>Федеральный закон от 06.10.2003 № 131-ФЗ «Об общих принципах организации местного самоуправления в Российской Федерации»</w:t>
            </w:r>
          </w:p>
        </w:tc>
      </w:tr>
      <w:tr w:rsidR="00965C31" w:rsidRPr="00B5487B" w:rsidTr="007204BA">
        <w:tc>
          <w:tcPr>
            <w:tcW w:w="709" w:type="dxa"/>
          </w:tcPr>
          <w:p w:rsidR="00965C31" w:rsidRPr="007204BA" w:rsidRDefault="00965C31" w:rsidP="007204BA">
            <w:pPr>
              <w:widowControl w:val="0"/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04BA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3971" w:type="dxa"/>
          </w:tcPr>
          <w:p w:rsidR="00965C31" w:rsidRPr="007204BA" w:rsidRDefault="00965C31" w:rsidP="007204B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04BA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и выдача разрешений на ввод объектов капитального строительства в эксплуатацию</w:t>
            </w:r>
          </w:p>
        </w:tc>
        <w:tc>
          <w:tcPr>
            <w:tcW w:w="10080" w:type="dxa"/>
          </w:tcPr>
          <w:p w:rsidR="00965C31" w:rsidRPr="007204BA" w:rsidRDefault="00965C31" w:rsidP="007204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04BA">
              <w:rPr>
                <w:rFonts w:ascii="Times New Roman" w:hAnsi="Times New Roman"/>
                <w:sz w:val="24"/>
                <w:szCs w:val="24"/>
                <w:lang w:eastAsia="ru-RU"/>
              </w:rPr>
              <w:t>Градостроительный кодекс Российской Федерации;</w:t>
            </w:r>
          </w:p>
          <w:p w:rsidR="00965C31" w:rsidRPr="007204BA" w:rsidRDefault="00965C31" w:rsidP="007204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04BA">
              <w:rPr>
                <w:rFonts w:ascii="Times New Roman" w:hAnsi="Times New Roman"/>
                <w:sz w:val="24"/>
                <w:szCs w:val="24"/>
                <w:lang w:eastAsia="ru-RU"/>
              </w:rPr>
              <w:t>Федеральный закон от 06.10.2003 № 131-ФЗ «Об общих принципах организации местного самоуправления в Российской Федерации»;</w:t>
            </w:r>
          </w:p>
          <w:p w:rsidR="00965C31" w:rsidRPr="00B5487B" w:rsidRDefault="00965C31" w:rsidP="007204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87B">
              <w:rPr>
                <w:rFonts w:ascii="Times New Roman" w:hAnsi="Times New Roman"/>
                <w:sz w:val="24"/>
                <w:szCs w:val="24"/>
              </w:rPr>
              <w:t>постановление Правительства Российской Федерации от 24.11.2005 № 698 «О форме разрешения на строительство и форме разрешения на ввод объекта в эксплуатацию»</w:t>
            </w:r>
          </w:p>
        </w:tc>
      </w:tr>
      <w:tr w:rsidR="00965C31" w:rsidRPr="00B5487B" w:rsidTr="007204BA">
        <w:tc>
          <w:tcPr>
            <w:tcW w:w="14760" w:type="dxa"/>
            <w:gridSpan w:val="3"/>
          </w:tcPr>
          <w:p w:rsidR="00965C31" w:rsidRPr="007204BA" w:rsidRDefault="00965C31" w:rsidP="007204B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04BA">
              <w:rPr>
                <w:rFonts w:ascii="Times New Roman" w:hAnsi="Times New Roman"/>
                <w:sz w:val="24"/>
                <w:szCs w:val="24"/>
                <w:lang w:eastAsia="ru-RU"/>
              </w:rPr>
              <w:t>4. Прочие услуги</w:t>
            </w:r>
          </w:p>
        </w:tc>
      </w:tr>
      <w:tr w:rsidR="00965C31" w:rsidRPr="00B5487B" w:rsidTr="007204BA">
        <w:tc>
          <w:tcPr>
            <w:tcW w:w="709" w:type="dxa"/>
          </w:tcPr>
          <w:p w:rsidR="00965C31" w:rsidRPr="007204BA" w:rsidRDefault="00965C31" w:rsidP="007204BA">
            <w:pPr>
              <w:widowControl w:val="0"/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04BA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3971" w:type="dxa"/>
          </w:tcPr>
          <w:p w:rsidR="00965C31" w:rsidRPr="007204BA" w:rsidRDefault="00965C31" w:rsidP="007204B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04BA">
              <w:rPr>
                <w:rFonts w:ascii="Times New Roman" w:hAnsi="Times New Roman"/>
                <w:sz w:val="24"/>
                <w:szCs w:val="24"/>
                <w:lang w:eastAsia="ru-RU"/>
              </w:rPr>
              <w:t>Выдача разрешений на проведение земляных работ</w:t>
            </w:r>
          </w:p>
        </w:tc>
        <w:tc>
          <w:tcPr>
            <w:tcW w:w="10080" w:type="dxa"/>
          </w:tcPr>
          <w:p w:rsidR="00965C31" w:rsidRPr="007204BA" w:rsidRDefault="00965C31" w:rsidP="007204BA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04BA">
              <w:rPr>
                <w:rFonts w:ascii="Times New Roman" w:hAnsi="Times New Roman"/>
                <w:sz w:val="24"/>
                <w:szCs w:val="24"/>
                <w:lang w:eastAsia="ru-RU"/>
              </w:rPr>
              <w:t>Федеральный закон от 06.10.2003 № 131-ФЗ «Об общих принципах организации местного самоуправления в Российской Федерации»;</w:t>
            </w:r>
          </w:p>
          <w:p w:rsidR="00965C31" w:rsidRPr="007204BA" w:rsidRDefault="00965C31" w:rsidP="007204B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04BA">
              <w:rPr>
                <w:rFonts w:ascii="Times New Roman" w:hAnsi="Times New Roman"/>
                <w:sz w:val="24"/>
                <w:szCs w:val="24"/>
                <w:lang w:eastAsia="ru-RU"/>
              </w:rPr>
              <w:t>Федеральный закон от 02.05.2006 № 59-ФЗ «О порядке рассмотрения обращений граждан Российской Федерации»</w:t>
            </w:r>
          </w:p>
        </w:tc>
      </w:tr>
    </w:tbl>
    <w:p w:rsidR="00965C31" w:rsidRPr="007204BA" w:rsidRDefault="00965C31" w:rsidP="007204BA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eastAsia="ru-RU"/>
        </w:rPr>
      </w:pPr>
    </w:p>
    <w:p w:rsidR="00965C31" w:rsidRPr="007204BA" w:rsidRDefault="00965C31" w:rsidP="007204B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65C31" w:rsidRPr="007204BA" w:rsidRDefault="00965C31" w:rsidP="007204B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65C31" w:rsidRDefault="00965C31"/>
    <w:sectPr w:rsidR="00965C31" w:rsidSect="007204B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6EEB8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A82A4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844DE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88CF5F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DE44B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FA60D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0940E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42CB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BD40D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EBB8B8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04BA"/>
    <w:rsid w:val="002203A1"/>
    <w:rsid w:val="0024551E"/>
    <w:rsid w:val="002D5DF6"/>
    <w:rsid w:val="007204BA"/>
    <w:rsid w:val="00965C31"/>
    <w:rsid w:val="00B5487B"/>
    <w:rsid w:val="00D876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5DF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8699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4</Pages>
  <Words>1071</Words>
  <Characters>6110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2013-04-16T01:54:00Z</dcterms:created>
  <dcterms:modified xsi:type="dcterms:W3CDTF">2013-04-16T04:58:00Z</dcterms:modified>
</cp:coreProperties>
</file>