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68" w:rsidRPr="00E54680" w:rsidRDefault="00F40368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СОВЕТ ДЕПУТАТОВ ЧЕРНОРЕЧЕНСКОГО СЕЛЬСОВЕТА </w:t>
      </w:r>
    </w:p>
    <w:p w:rsidR="00F40368" w:rsidRPr="00E54680" w:rsidRDefault="00F40368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ИСКИТИМСКОГО РАЙОНА НОВОСИБИРСКОЙ ОБЛАСТИ </w:t>
      </w:r>
    </w:p>
    <w:p w:rsidR="00F40368" w:rsidRPr="00E54680" w:rsidRDefault="00F40368" w:rsidP="00773569">
      <w:pPr>
        <w:jc w:val="center"/>
        <w:rPr>
          <w:i/>
          <w:sz w:val="28"/>
          <w:szCs w:val="28"/>
        </w:rPr>
      </w:pPr>
      <w:r w:rsidRPr="00E54680">
        <w:rPr>
          <w:i/>
          <w:sz w:val="28"/>
          <w:szCs w:val="28"/>
        </w:rPr>
        <w:t>Четвертого созыва</w:t>
      </w:r>
    </w:p>
    <w:p w:rsidR="00F40368" w:rsidRPr="00E54680" w:rsidRDefault="00F40368" w:rsidP="00773569">
      <w:pPr>
        <w:jc w:val="center"/>
        <w:rPr>
          <w:i/>
          <w:sz w:val="28"/>
          <w:szCs w:val="28"/>
        </w:rPr>
      </w:pPr>
    </w:p>
    <w:p w:rsidR="00F40368" w:rsidRPr="00E54680" w:rsidRDefault="00F40368" w:rsidP="00773569">
      <w:pPr>
        <w:jc w:val="center"/>
        <w:rPr>
          <w:b/>
          <w:sz w:val="28"/>
          <w:szCs w:val="28"/>
        </w:rPr>
      </w:pPr>
      <w:r w:rsidRPr="00E54680">
        <w:rPr>
          <w:b/>
          <w:sz w:val="28"/>
          <w:szCs w:val="28"/>
        </w:rPr>
        <w:t xml:space="preserve">РЕШЕНИЕ </w:t>
      </w:r>
    </w:p>
    <w:p w:rsidR="00F40368" w:rsidRPr="00E54680" w:rsidRDefault="00F40368" w:rsidP="00773569">
      <w:pPr>
        <w:jc w:val="center"/>
      </w:pPr>
      <w:r>
        <w:t>Сороковой</w:t>
      </w:r>
      <w:r w:rsidRPr="00E54680">
        <w:t xml:space="preserve"> </w:t>
      </w:r>
      <w:r>
        <w:t>вне</w:t>
      </w:r>
      <w:r w:rsidRPr="00E54680">
        <w:t>очередной сессии</w:t>
      </w:r>
    </w:p>
    <w:p w:rsidR="00F40368" w:rsidRDefault="00F40368" w:rsidP="004336EE">
      <w:pPr>
        <w:tabs>
          <w:tab w:val="left" w:pos="3435"/>
        </w:tabs>
        <w:jc w:val="center"/>
        <w:rPr>
          <w:sz w:val="22"/>
          <w:szCs w:val="22"/>
        </w:rPr>
      </w:pPr>
    </w:p>
    <w:p w:rsidR="00F40368" w:rsidRDefault="00F40368" w:rsidP="004336EE">
      <w:pPr>
        <w:tabs>
          <w:tab w:val="left" w:pos="3435"/>
        </w:tabs>
        <w:jc w:val="center"/>
        <w:rPr>
          <w:sz w:val="28"/>
          <w:szCs w:val="28"/>
        </w:rPr>
      </w:pPr>
    </w:p>
    <w:p w:rsidR="00F40368" w:rsidRDefault="00F40368" w:rsidP="004336EE">
      <w:pPr>
        <w:tabs>
          <w:tab w:val="left" w:pos="2925"/>
        </w:tabs>
        <w:rPr>
          <w:sz w:val="28"/>
          <w:szCs w:val="28"/>
        </w:rPr>
      </w:pPr>
      <w:r>
        <w:rPr>
          <w:sz w:val="28"/>
          <w:szCs w:val="28"/>
        </w:rPr>
        <w:t xml:space="preserve">от 18.04.2013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Чернореченский                                      №169</w:t>
      </w:r>
    </w:p>
    <w:p w:rsidR="00F40368" w:rsidRDefault="00F40368" w:rsidP="004336EE">
      <w:pPr>
        <w:tabs>
          <w:tab w:val="left" w:pos="2925"/>
        </w:tabs>
        <w:rPr>
          <w:sz w:val="28"/>
          <w:szCs w:val="28"/>
        </w:rPr>
      </w:pPr>
    </w:p>
    <w:p w:rsidR="00F40368" w:rsidRDefault="00F40368" w:rsidP="004336EE">
      <w:pPr>
        <w:tabs>
          <w:tab w:val="left" w:pos="2925"/>
        </w:tabs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</w:pPr>
      <w:r>
        <w:t xml:space="preserve">Об обращении жителей </w:t>
      </w:r>
    </w:p>
    <w:p w:rsidR="00F40368" w:rsidRPr="007839F5" w:rsidRDefault="00F40368" w:rsidP="005E70A5">
      <w:pPr>
        <w:tabs>
          <w:tab w:val="left" w:pos="2925"/>
        </w:tabs>
        <w:jc w:val="both"/>
      </w:pPr>
      <w:r w:rsidRPr="007839F5">
        <w:t xml:space="preserve">п. Чернореченский: </w:t>
      </w:r>
    </w:p>
    <w:p w:rsidR="00F40368" w:rsidRPr="007839F5" w:rsidRDefault="00F40368" w:rsidP="005E70A5">
      <w:pPr>
        <w:tabs>
          <w:tab w:val="left" w:pos="2925"/>
        </w:tabs>
        <w:jc w:val="both"/>
      </w:pPr>
      <w:r w:rsidRPr="007839F5">
        <w:t>Акулова А.Н., Ерофеева Н.И.,</w:t>
      </w:r>
    </w:p>
    <w:p w:rsidR="00F40368" w:rsidRDefault="00F40368" w:rsidP="005E70A5">
      <w:pPr>
        <w:tabs>
          <w:tab w:val="left" w:pos="2925"/>
        </w:tabs>
        <w:jc w:val="both"/>
      </w:pPr>
      <w:r w:rsidRPr="007839F5">
        <w:t>Проскурникова А.И.</w:t>
      </w:r>
      <w:r>
        <w:t xml:space="preserve"> «</w:t>
      </w:r>
      <w:r w:rsidRPr="007839F5">
        <w:t xml:space="preserve">О предоставлении </w:t>
      </w:r>
    </w:p>
    <w:p w:rsidR="00F40368" w:rsidRPr="007839F5" w:rsidRDefault="00F40368" w:rsidP="00FB59EC">
      <w:pPr>
        <w:tabs>
          <w:tab w:val="left" w:pos="2925"/>
        </w:tabs>
        <w:jc w:val="both"/>
      </w:pPr>
      <w:r>
        <w:t xml:space="preserve">субсидии </w:t>
      </w:r>
      <w:r w:rsidRPr="007839F5">
        <w:t xml:space="preserve">на компенсацию затрат </w:t>
      </w:r>
    </w:p>
    <w:p w:rsidR="00F40368" w:rsidRPr="007839F5" w:rsidRDefault="00F40368" w:rsidP="00FB59EC">
      <w:pPr>
        <w:tabs>
          <w:tab w:val="left" w:pos="2925"/>
        </w:tabs>
        <w:jc w:val="both"/>
      </w:pPr>
      <w:r w:rsidRPr="007839F5">
        <w:t>по газификации домовладения</w:t>
      </w:r>
      <w:r>
        <w:t>»</w:t>
      </w:r>
      <w:r w:rsidRPr="007839F5">
        <w:t xml:space="preserve"> </w:t>
      </w: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F40368" w:rsidRPr="00FC1430" w:rsidRDefault="00F40368" w:rsidP="00C178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40368" w:rsidRPr="00C17865" w:rsidRDefault="00F40368" w:rsidP="00C17865">
      <w:pPr>
        <w:pStyle w:val="ConsPlusTitle0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17865">
        <w:rPr>
          <w:rFonts w:ascii="Times New Roman" w:hAnsi="Times New Roman" w:cs="Times New Roman"/>
          <w:b w:val="0"/>
          <w:sz w:val="28"/>
          <w:szCs w:val="28"/>
        </w:rPr>
        <w:t>В связи с неоднократным обращением жителей п. Чернореченский: Акулова А.Н., Ерофеева Н.И., Проскурникова А.И. «О предоставлении субсидии на компенсацию затрат по газификации домовладения» и положения утвержденного решением сессии Совета депутатов Чернореченского сельсовета от 27.04.2012г. №119 «О порядке и размере предоставления населению п. Чернореченский Искитимского района Новосибирской области субсидий по компенсации затрат на газификацию домовладения» Совет депутатов Чернореченского сельсовета</w:t>
      </w: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40368" w:rsidRDefault="00F40368" w:rsidP="002734DF">
      <w:pPr>
        <w:pStyle w:val="ListParagraph"/>
        <w:numPr>
          <w:ilvl w:val="0"/>
          <w:numId w:val="1"/>
        </w:numPr>
        <w:tabs>
          <w:tab w:val="left" w:pos="54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Отказать жителям п. Чернореченский Акулову А.Н., Ерофееву Н.И., Проскурникову А.И. в предоставлении субсидии на компенсацию затрат по газификации домовладения</w:t>
      </w:r>
    </w:p>
    <w:p w:rsidR="00F40368" w:rsidRDefault="00F40368" w:rsidP="00FB59EC">
      <w:pPr>
        <w:tabs>
          <w:tab w:val="left" w:pos="2925"/>
        </w:tabs>
        <w:ind w:firstLine="540"/>
        <w:jc w:val="both"/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</w:p>
    <w:p w:rsidR="00F40368" w:rsidRDefault="00F40368" w:rsidP="00FB59EC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сельсовета                  Председатель Совета депутатов                                                _________________Л.В.Хамрачев                    ______________С.С.Гридин</w:t>
      </w:r>
    </w:p>
    <w:p w:rsidR="00F40368" w:rsidRDefault="00F40368" w:rsidP="00FB59EC">
      <w:pPr>
        <w:jc w:val="both"/>
      </w:pPr>
    </w:p>
    <w:sectPr w:rsidR="00F40368" w:rsidSect="00B30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68" w:rsidRDefault="00F40368">
      <w:r>
        <w:separator/>
      </w:r>
    </w:p>
  </w:endnote>
  <w:endnote w:type="continuationSeparator" w:id="0">
    <w:p w:rsidR="00F40368" w:rsidRDefault="00F40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68" w:rsidRDefault="00F40368">
      <w:r>
        <w:separator/>
      </w:r>
    </w:p>
  </w:footnote>
  <w:footnote w:type="continuationSeparator" w:id="0">
    <w:p w:rsidR="00F40368" w:rsidRDefault="00F403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F20"/>
    <w:multiLevelType w:val="hybridMultilevel"/>
    <w:tmpl w:val="F1CA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4A5935"/>
    <w:multiLevelType w:val="hybridMultilevel"/>
    <w:tmpl w:val="71D8EC08"/>
    <w:lvl w:ilvl="0" w:tplc="80828A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9EB5987"/>
    <w:multiLevelType w:val="hybridMultilevel"/>
    <w:tmpl w:val="0008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D10E8"/>
    <w:multiLevelType w:val="hybridMultilevel"/>
    <w:tmpl w:val="3BB8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336C81"/>
    <w:multiLevelType w:val="multilevel"/>
    <w:tmpl w:val="A4F27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26630F"/>
    <w:multiLevelType w:val="multilevel"/>
    <w:tmpl w:val="E9782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5407BE4"/>
    <w:multiLevelType w:val="hybridMultilevel"/>
    <w:tmpl w:val="98520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234A1"/>
    <w:multiLevelType w:val="multilevel"/>
    <w:tmpl w:val="6242D8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6EE"/>
    <w:rsid w:val="000D0FDC"/>
    <w:rsid w:val="000D4F62"/>
    <w:rsid w:val="000E6BD3"/>
    <w:rsid w:val="000F53FE"/>
    <w:rsid w:val="0018152A"/>
    <w:rsid w:val="001E372E"/>
    <w:rsid w:val="00215980"/>
    <w:rsid w:val="00254803"/>
    <w:rsid w:val="002734DF"/>
    <w:rsid w:val="00277077"/>
    <w:rsid w:val="002D19EF"/>
    <w:rsid w:val="002E034A"/>
    <w:rsid w:val="00412FDA"/>
    <w:rsid w:val="004336EE"/>
    <w:rsid w:val="00440630"/>
    <w:rsid w:val="00446698"/>
    <w:rsid w:val="004A5C84"/>
    <w:rsid w:val="005373BF"/>
    <w:rsid w:val="00554F50"/>
    <w:rsid w:val="005E70A5"/>
    <w:rsid w:val="006A1BD5"/>
    <w:rsid w:val="00771A7C"/>
    <w:rsid w:val="00773569"/>
    <w:rsid w:val="00776497"/>
    <w:rsid w:val="0078125B"/>
    <w:rsid w:val="007839F5"/>
    <w:rsid w:val="008F585E"/>
    <w:rsid w:val="009120F9"/>
    <w:rsid w:val="00A2418B"/>
    <w:rsid w:val="00A2637C"/>
    <w:rsid w:val="00A83281"/>
    <w:rsid w:val="00AD3494"/>
    <w:rsid w:val="00B10510"/>
    <w:rsid w:val="00B213ED"/>
    <w:rsid w:val="00B30FC4"/>
    <w:rsid w:val="00B343D6"/>
    <w:rsid w:val="00BC2461"/>
    <w:rsid w:val="00BD5847"/>
    <w:rsid w:val="00C17865"/>
    <w:rsid w:val="00C304BE"/>
    <w:rsid w:val="00C61CA6"/>
    <w:rsid w:val="00C71CCB"/>
    <w:rsid w:val="00C87662"/>
    <w:rsid w:val="00CB0F60"/>
    <w:rsid w:val="00CE0C31"/>
    <w:rsid w:val="00CF08C1"/>
    <w:rsid w:val="00D74A25"/>
    <w:rsid w:val="00DF0EFB"/>
    <w:rsid w:val="00E3332B"/>
    <w:rsid w:val="00E54680"/>
    <w:rsid w:val="00E74F40"/>
    <w:rsid w:val="00F3643A"/>
    <w:rsid w:val="00F40368"/>
    <w:rsid w:val="00F43F5A"/>
    <w:rsid w:val="00F52D12"/>
    <w:rsid w:val="00F61E54"/>
    <w:rsid w:val="00F716FA"/>
    <w:rsid w:val="00F71A4C"/>
    <w:rsid w:val="00F84471"/>
    <w:rsid w:val="00FB59EC"/>
    <w:rsid w:val="00FC1430"/>
    <w:rsid w:val="00FF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6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19EF"/>
    <w:pPr>
      <w:ind w:left="720"/>
      <w:contextualSpacing/>
    </w:pPr>
  </w:style>
  <w:style w:type="paragraph" w:styleId="NoSpacing">
    <w:name w:val="No Spacing"/>
    <w:uiPriority w:val="99"/>
    <w:qFormat/>
    <w:rsid w:val="00CE0C31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12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53FE"/>
    <w:rPr>
      <w:rFonts w:ascii="Times New Roman" w:hAnsi="Times New Roman" w:cs="Times New Roman"/>
      <w:sz w:val="2"/>
    </w:rPr>
  </w:style>
  <w:style w:type="paragraph" w:customStyle="1" w:styleId="consplustitle">
    <w:name w:val="consplustitle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styleId="NormalWeb">
    <w:name w:val="Normal (Web)"/>
    <w:basedOn w:val="Normal"/>
    <w:uiPriority w:val="99"/>
    <w:rsid w:val="002734DF"/>
    <w:pPr>
      <w:spacing w:before="240" w:after="240"/>
    </w:pPr>
    <w:rPr>
      <w:rFonts w:eastAsia="Calibri"/>
    </w:rPr>
  </w:style>
  <w:style w:type="paragraph" w:customStyle="1" w:styleId="ConsNormal">
    <w:name w:val="ConsNormal"/>
    <w:uiPriority w:val="99"/>
    <w:rsid w:val="002734D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734D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734DF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2734D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734DF"/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D4F62"/>
    <w:rPr>
      <w:rFonts w:ascii="Times New Roman" w:hAnsi="Times New Roman" w:cs="Times New Roman"/>
      <w:sz w:val="20"/>
      <w:szCs w:val="20"/>
    </w:rPr>
  </w:style>
  <w:style w:type="paragraph" w:customStyle="1" w:styleId="ConsPlusTitle0">
    <w:name w:val="ConsPlusTitle"/>
    <w:uiPriority w:val="99"/>
    <w:rsid w:val="00C17865"/>
    <w:pPr>
      <w:widowControl w:val="0"/>
      <w:autoSpaceDE w:val="0"/>
      <w:autoSpaceDN w:val="0"/>
      <w:adjustRightInd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57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395</TotalTime>
  <Pages>1</Pages>
  <Words>190</Words>
  <Characters>1085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17</cp:revision>
  <cp:lastPrinted>2013-04-29T06:58:00Z</cp:lastPrinted>
  <dcterms:created xsi:type="dcterms:W3CDTF">2013-03-18T08:22:00Z</dcterms:created>
  <dcterms:modified xsi:type="dcterms:W3CDTF">2013-04-29T09:34:00Z</dcterms:modified>
</cp:coreProperties>
</file>