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32B" w:rsidRPr="00E54680" w:rsidRDefault="00E3332B" w:rsidP="00773569">
      <w:pPr>
        <w:jc w:val="center"/>
        <w:rPr>
          <w:b/>
          <w:sz w:val="28"/>
          <w:szCs w:val="28"/>
        </w:rPr>
      </w:pPr>
      <w:r w:rsidRPr="00E54680">
        <w:rPr>
          <w:b/>
          <w:sz w:val="28"/>
          <w:szCs w:val="28"/>
        </w:rPr>
        <w:t xml:space="preserve">СОВЕТ ДЕПУТАТОВ ЧЕРНОРЕЧЕНСКОГО СЕЛЬСОВЕТА </w:t>
      </w:r>
    </w:p>
    <w:p w:rsidR="00E3332B" w:rsidRPr="00E54680" w:rsidRDefault="00E3332B" w:rsidP="00773569">
      <w:pPr>
        <w:jc w:val="center"/>
        <w:rPr>
          <w:b/>
          <w:sz w:val="28"/>
          <w:szCs w:val="28"/>
        </w:rPr>
      </w:pPr>
      <w:r w:rsidRPr="00E54680">
        <w:rPr>
          <w:b/>
          <w:sz w:val="28"/>
          <w:szCs w:val="28"/>
        </w:rPr>
        <w:t xml:space="preserve">ИСКИТИМСКОГО РАЙОНА НОВОСИБИРСКОЙ ОБЛАСТИ </w:t>
      </w:r>
    </w:p>
    <w:p w:rsidR="00E3332B" w:rsidRPr="00E54680" w:rsidRDefault="00E3332B" w:rsidP="00773569">
      <w:pPr>
        <w:jc w:val="center"/>
        <w:rPr>
          <w:i/>
          <w:sz w:val="28"/>
          <w:szCs w:val="28"/>
        </w:rPr>
      </w:pPr>
      <w:r w:rsidRPr="00E54680">
        <w:rPr>
          <w:i/>
          <w:sz w:val="28"/>
          <w:szCs w:val="28"/>
        </w:rPr>
        <w:t>Четвертого созыва</w:t>
      </w:r>
    </w:p>
    <w:p w:rsidR="00E3332B" w:rsidRPr="00E54680" w:rsidRDefault="00E3332B" w:rsidP="00773569">
      <w:pPr>
        <w:jc w:val="center"/>
        <w:rPr>
          <w:i/>
          <w:sz w:val="28"/>
          <w:szCs w:val="28"/>
        </w:rPr>
      </w:pPr>
    </w:p>
    <w:p w:rsidR="00E3332B" w:rsidRPr="00E54680" w:rsidRDefault="00E3332B" w:rsidP="00773569">
      <w:pPr>
        <w:jc w:val="center"/>
        <w:rPr>
          <w:b/>
          <w:sz w:val="28"/>
          <w:szCs w:val="28"/>
        </w:rPr>
      </w:pPr>
      <w:r w:rsidRPr="00E54680">
        <w:rPr>
          <w:b/>
          <w:sz w:val="28"/>
          <w:szCs w:val="28"/>
        </w:rPr>
        <w:t xml:space="preserve">РЕШЕНИЕ </w:t>
      </w:r>
    </w:p>
    <w:p w:rsidR="00E3332B" w:rsidRPr="00E54680" w:rsidRDefault="00E3332B" w:rsidP="00773569">
      <w:pPr>
        <w:jc w:val="center"/>
      </w:pPr>
      <w:r>
        <w:t>Сороковая</w:t>
      </w:r>
      <w:r w:rsidRPr="00E54680">
        <w:t xml:space="preserve"> </w:t>
      </w:r>
      <w:r>
        <w:t>вне</w:t>
      </w:r>
      <w:r w:rsidRPr="00E54680">
        <w:t>очередной сессии</w:t>
      </w:r>
    </w:p>
    <w:p w:rsidR="00E3332B" w:rsidRDefault="00E3332B" w:rsidP="004336EE">
      <w:pPr>
        <w:tabs>
          <w:tab w:val="left" w:pos="3435"/>
        </w:tabs>
        <w:jc w:val="center"/>
        <w:rPr>
          <w:sz w:val="22"/>
          <w:szCs w:val="22"/>
        </w:rPr>
      </w:pPr>
    </w:p>
    <w:p w:rsidR="00E3332B" w:rsidRDefault="00E3332B" w:rsidP="004336EE">
      <w:pPr>
        <w:tabs>
          <w:tab w:val="left" w:pos="3435"/>
        </w:tabs>
        <w:jc w:val="center"/>
        <w:rPr>
          <w:sz w:val="28"/>
          <w:szCs w:val="28"/>
        </w:rPr>
      </w:pPr>
    </w:p>
    <w:p w:rsidR="00E3332B" w:rsidRDefault="00E3332B" w:rsidP="004336E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от 18.04.2013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п.Чернореченский                                      №170</w:t>
      </w:r>
    </w:p>
    <w:p w:rsidR="00E3332B" w:rsidRDefault="00E3332B" w:rsidP="004336EE">
      <w:pPr>
        <w:tabs>
          <w:tab w:val="left" w:pos="2925"/>
        </w:tabs>
        <w:rPr>
          <w:sz w:val="28"/>
          <w:szCs w:val="28"/>
        </w:rPr>
      </w:pPr>
    </w:p>
    <w:p w:rsidR="00E3332B" w:rsidRDefault="00E3332B" w:rsidP="004336EE">
      <w:pPr>
        <w:tabs>
          <w:tab w:val="left" w:pos="2925"/>
        </w:tabs>
        <w:rPr>
          <w:sz w:val="28"/>
          <w:szCs w:val="28"/>
        </w:rPr>
      </w:pPr>
    </w:p>
    <w:p w:rsidR="00E3332B" w:rsidRDefault="00E3332B" w:rsidP="00FB59EC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Положения «О </w:t>
      </w:r>
    </w:p>
    <w:p w:rsidR="00E3332B" w:rsidRDefault="00E3332B" w:rsidP="00FB59EC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порядке проведения антикоррупционной </w:t>
      </w:r>
    </w:p>
    <w:p w:rsidR="00E3332B" w:rsidRDefault="00E3332B" w:rsidP="00FB59EC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экспертизы нормативных актов и </w:t>
      </w:r>
    </w:p>
    <w:p w:rsidR="00E3332B" w:rsidRDefault="00E3332B" w:rsidP="00FB59EC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проектов нормативных правовых актов </w:t>
      </w:r>
    </w:p>
    <w:p w:rsidR="00E3332B" w:rsidRPr="00FB59EC" w:rsidRDefault="00E3332B" w:rsidP="00FB59EC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>Совета депутатов Чернореченского сельсовета»</w:t>
      </w:r>
    </w:p>
    <w:p w:rsidR="00E3332B" w:rsidRDefault="00E3332B" w:rsidP="00FB59EC">
      <w:pPr>
        <w:tabs>
          <w:tab w:val="left" w:pos="2925"/>
        </w:tabs>
        <w:jc w:val="both"/>
        <w:rPr>
          <w:sz w:val="28"/>
          <w:szCs w:val="28"/>
        </w:rPr>
      </w:pPr>
    </w:p>
    <w:p w:rsidR="00E3332B" w:rsidRDefault="00E3332B" w:rsidP="00FB59EC">
      <w:pPr>
        <w:tabs>
          <w:tab w:val="left" w:pos="2925"/>
        </w:tabs>
        <w:jc w:val="both"/>
        <w:rPr>
          <w:sz w:val="28"/>
          <w:szCs w:val="28"/>
        </w:rPr>
      </w:pPr>
    </w:p>
    <w:p w:rsidR="00E3332B" w:rsidRDefault="00E3332B" w:rsidP="005373BF">
      <w:pPr>
        <w:tabs>
          <w:tab w:val="left" w:pos="2925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Федеральными законами от 25.12.2008 №273-ФЗ «О противодействии коррупции», от 17.07.2009 №172-ФЗ «Об антикоррупционной экспертизе нормативных правовых актов и проектов нормативных правовых актов», Постановлением Правительства Российской Федерации от 26.02.2010 №96 «Об антикоррупционной экспертизе нормативных правовых актов и проектов нормативных правовых актов», в целях организации работы по предупреждению и исключению условий для проявления коррупции на территории Чернореченского сельсовета Совет депутатов Чернореченского сельсовета</w:t>
      </w:r>
    </w:p>
    <w:p w:rsidR="00E3332B" w:rsidRDefault="00E3332B" w:rsidP="00FB59EC">
      <w:pPr>
        <w:tabs>
          <w:tab w:val="left" w:pos="2925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E3332B" w:rsidRDefault="00E3332B" w:rsidP="002734DF">
      <w:pPr>
        <w:pStyle w:val="ListParagraph"/>
        <w:numPr>
          <w:ilvl w:val="0"/>
          <w:numId w:val="1"/>
        </w:numPr>
        <w:tabs>
          <w:tab w:val="left" w:pos="54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Положение «О порядке проведения антикоррупционной экспертизы нормативных правовых актов и проектов нормативных правовых актов Совета депутатов Чернореченского сельсовета» (Приложение 1).</w:t>
      </w:r>
    </w:p>
    <w:p w:rsidR="00E3332B" w:rsidRDefault="00E3332B" w:rsidP="002734DF">
      <w:pPr>
        <w:pStyle w:val="ListParagraph"/>
        <w:numPr>
          <w:ilvl w:val="0"/>
          <w:numId w:val="1"/>
        </w:numPr>
        <w:tabs>
          <w:tab w:val="left" w:pos="54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образец заключения по результатам антикоррупционной экспертизы нормативных правовых актов и проектов нормативных правовых актов Совета депутатов Чернореченского сельсовета» (Приложение 2).</w:t>
      </w:r>
    </w:p>
    <w:p w:rsidR="00E3332B" w:rsidRDefault="00E3332B" w:rsidP="002734DF">
      <w:pPr>
        <w:pStyle w:val="ListParagraph"/>
        <w:numPr>
          <w:ilvl w:val="0"/>
          <w:numId w:val="1"/>
        </w:numPr>
        <w:tabs>
          <w:tab w:val="left" w:pos="54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данное решение в газете «Знаменка».</w:t>
      </w:r>
    </w:p>
    <w:p w:rsidR="00E3332B" w:rsidRDefault="00E3332B" w:rsidP="00FB59EC">
      <w:pPr>
        <w:tabs>
          <w:tab w:val="left" w:pos="2925"/>
        </w:tabs>
        <w:ind w:firstLine="540"/>
        <w:jc w:val="both"/>
        <w:rPr>
          <w:sz w:val="28"/>
          <w:szCs w:val="28"/>
        </w:rPr>
      </w:pPr>
    </w:p>
    <w:p w:rsidR="00E3332B" w:rsidRDefault="00E3332B" w:rsidP="00FB59EC">
      <w:pPr>
        <w:tabs>
          <w:tab w:val="left" w:pos="2925"/>
        </w:tabs>
        <w:jc w:val="both"/>
        <w:rPr>
          <w:sz w:val="28"/>
          <w:szCs w:val="28"/>
        </w:rPr>
      </w:pPr>
    </w:p>
    <w:p w:rsidR="00E3332B" w:rsidRDefault="00E3332B" w:rsidP="00FB59EC">
      <w:pPr>
        <w:tabs>
          <w:tab w:val="left" w:pos="2925"/>
        </w:tabs>
        <w:jc w:val="both"/>
        <w:rPr>
          <w:sz w:val="28"/>
          <w:szCs w:val="28"/>
        </w:rPr>
      </w:pPr>
    </w:p>
    <w:p w:rsidR="00E3332B" w:rsidRDefault="00E3332B" w:rsidP="00FB59EC">
      <w:pPr>
        <w:tabs>
          <w:tab w:val="left" w:pos="2925"/>
        </w:tabs>
        <w:jc w:val="both"/>
        <w:rPr>
          <w:sz w:val="28"/>
          <w:szCs w:val="28"/>
        </w:rPr>
      </w:pPr>
    </w:p>
    <w:p w:rsidR="00E3332B" w:rsidRDefault="00E3332B" w:rsidP="00FB59EC">
      <w:pPr>
        <w:tabs>
          <w:tab w:val="left" w:pos="2925"/>
        </w:tabs>
        <w:jc w:val="both"/>
        <w:rPr>
          <w:sz w:val="28"/>
          <w:szCs w:val="28"/>
        </w:rPr>
      </w:pPr>
    </w:p>
    <w:p w:rsidR="00E3332B" w:rsidRDefault="00E3332B" w:rsidP="00FB59EC">
      <w:pPr>
        <w:tabs>
          <w:tab w:val="left" w:pos="292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Чернореченского сельсовета                  Председатель Совета депутатов                                                _________________Л.В.Хамрачев                    ______________С.С.Гридин</w:t>
      </w:r>
    </w:p>
    <w:p w:rsidR="00E3332B" w:rsidRDefault="00E3332B" w:rsidP="00FB59EC">
      <w:pPr>
        <w:jc w:val="both"/>
      </w:pPr>
    </w:p>
    <w:p w:rsidR="00E3332B" w:rsidRPr="00C61CA6" w:rsidRDefault="00E3332B" w:rsidP="002734DF">
      <w:pPr>
        <w:pStyle w:val="ConsNormal"/>
        <w:widowControl/>
        <w:ind w:right="175" w:firstLine="0"/>
        <w:jc w:val="both"/>
        <w:rPr>
          <w:rFonts w:ascii="Times New Roman" w:hAnsi="Times New Roman" w:cs="Times New Roman"/>
          <w:sz w:val="28"/>
          <w:szCs w:val="28"/>
        </w:rPr>
      </w:pPr>
      <w:r w:rsidRPr="00C61CA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C61CA6">
        <w:rPr>
          <w:rFonts w:ascii="Times New Roman" w:hAnsi="Times New Roman" w:cs="Times New Roman"/>
          <w:sz w:val="28"/>
          <w:szCs w:val="28"/>
        </w:rPr>
        <w:t xml:space="preserve">   Приложение 1</w:t>
      </w:r>
    </w:p>
    <w:p w:rsidR="00E3332B" w:rsidRDefault="00E3332B" w:rsidP="002734DF">
      <w:pPr>
        <w:pStyle w:val="ConsNormal"/>
        <w:widowControl/>
        <w:ind w:left="-540" w:right="17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CA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C61CA6">
        <w:rPr>
          <w:rFonts w:ascii="Times New Roman" w:hAnsi="Times New Roman" w:cs="Times New Roman"/>
          <w:sz w:val="28"/>
          <w:szCs w:val="28"/>
        </w:rPr>
        <w:t xml:space="preserve">           к </w:t>
      </w:r>
      <w:r>
        <w:rPr>
          <w:rFonts w:ascii="Times New Roman" w:hAnsi="Times New Roman" w:cs="Times New Roman"/>
          <w:sz w:val="28"/>
          <w:szCs w:val="28"/>
        </w:rPr>
        <w:t>решению сессии Совета</w:t>
      </w:r>
    </w:p>
    <w:p w:rsidR="00E3332B" w:rsidRPr="00C61CA6" w:rsidRDefault="00E3332B" w:rsidP="002734DF">
      <w:pPr>
        <w:pStyle w:val="ConsNormal"/>
        <w:widowControl/>
        <w:ind w:left="-540" w:right="17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депутатов </w:t>
      </w:r>
    </w:p>
    <w:p w:rsidR="00E3332B" w:rsidRPr="00C61CA6" w:rsidRDefault="00E3332B" w:rsidP="002734DF">
      <w:pPr>
        <w:pStyle w:val="ConsNormal"/>
        <w:widowControl/>
        <w:ind w:left="-540" w:right="17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CA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CA6">
        <w:rPr>
          <w:rFonts w:ascii="Times New Roman" w:hAnsi="Times New Roman" w:cs="Times New Roman"/>
          <w:sz w:val="28"/>
          <w:szCs w:val="28"/>
        </w:rPr>
        <w:t xml:space="preserve">             Чернореченского сельсовета</w:t>
      </w:r>
    </w:p>
    <w:p w:rsidR="00E3332B" w:rsidRPr="00C61CA6" w:rsidRDefault="00E3332B" w:rsidP="002734DF">
      <w:pPr>
        <w:pStyle w:val="ConsNormal"/>
        <w:widowControl/>
        <w:ind w:left="-540" w:right="175" w:firstLine="0"/>
        <w:jc w:val="both"/>
        <w:rPr>
          <w:rFonts w:ascii="Times New Roman" w:hAnsi="Times New Roman" w:cs="Times New Roman"/>
          <w:sz w:val="28"/>
          <w:szCs w:val="28"/>
        </w:rPr>
      </w:pPr>
      <w:r w:rsidRPr="00C61CA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от 18</w:t>
      </w:r>
      <w:r w:rsidRPr="00B343D6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343D6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343D6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170</w:t>
      </w:r>
    </w:p>
    <w:p w:rsidR="00E3332B" w:rsidRPr="00C61CA6" w:rsidRDefault="00E3332B" w:rsidP="002734DF">
      <w:pPr>
        <w:pStyle w:val="ConsNonformat"/>
        <w:widowControl/>
        <w:ind w:left="-540" w:right="175"/>
        <w:jc w:val="both"/>
        <w:rPr>
          <w:rFonts w:ascii="Times New Roman" w:hAnsi="Times New Roman" w:cs="Times New Roman"/>
          <w:sz w:val="28"/>
          <w:szCs w:val="28"/>
        </w:rPr>
      </w:pPr>
    </w:p>
    <w:p w:rsidR="00E3332B" w:rsidRPr="00C61CA6" w:rsidRDefault="00E3332B" w:rsidP="002734DF">
      <w:pPr>
        <w:jc w:val="both"/>
        <w:rPr>
          <w:sz w:val="28"/>
          <w:szCs w:val="28"/>
        </w:rPr>
      </w:pPr>
    </w:p>
    <w:p w:rsidR="00E3332B" w:rsidRPr="00C61CA6" w:rsidRDefault="00E3332B" w:rsidP="002734DF">
      <w:pPr>
        <w:pStyle w:val="consplustitle"/>
        <w:spacing w:before="0" w:after="0"/>
        <w:jc w:val="center"/>
        <w:rPr>
          <w:b/>
          <w:sz w:val="28"/>
          <w:szCs w:val="28"/>
        </w:rPr>
      </w:pPr>
      <w:r w:rsidRPr="00C61CA6">
        <w:rPr>
          <w:b/>
          <w:sz w:val="28"/>
          <w:szCs w:val="28"/>
        </w:rPr>
        <w:t>ПОЛОЖЕНИЕ</w:t>
      </w:r>
    </w:p>
    <w:p w:rsidR="00E3332B" w:rsidRPr="00C61CA6" w:rsidRDefault="00E3332B" w:rsidP="002734DF">
      <w:pPr>
        <w:pStyle w:val="consplustitle"/>
        <w:spacing w:before="0" w:after="0"/>
        <w:jc w:val="center"/>
        <w:rPr>
          <w:b/>
          <w:sz w:val="28"/>
          <w:szCs w:val="28"/>
        </w:rPr>
      </w:pPr>
      <w:r w:rsidRPr="00C61CA6">
        <w:rPr>
          <w:b/>
          <w:sz w:val="28"/>
          <w:szCs w:val="28"/>
        </w:rPr>
        <w:t>О порядке проведения антикоррупционной экспертизы</w:t>
      </w:r>
    </w:p>
    <w:p w:rsidR="00E3332B" w:rsidRPr="00C61CA6" w:rsidRDefault="00E3332B" w:rsidP="002734DF">
      <w:pPr>
        <w:pStyle w:val="consplustitle"/>
        <w:spacing w:before="0" w:after="0"/>
        <w:jc w:val="center"/>
        <w:rPr>
          <w:b/>
          <w:sz w:val="28"/>
          <w:szCs w:val="28"/>
        </w:rPr>
      </w:pPr>
      <w:r w:rsidRPr="00C61CA6">
        <w:rPr>
          <w:b/>
          <w:sz w:val="28"/>
          <w:szCs w:val="28"/>
        </w:rPr>
        <w:t>нормативных правовых актов и проектов нормативных</w:t>
      </w:r>
    </w:p>
    <w:p w:rsidR="00E3332B" w:rsidRPr="00C61CA6" w:rsidRDefault="00E3332B" w:rsidP="002734DF">
      <w:pPr>
        <w:pStyle w:val="consplustitle"/>
        <w:spacing w:before="0" w:after="0"/>
        <w:jc w:val="center"/>
        <w:rPr>
          <w:b/>
          <w:sz w:val="28"/>
          <w:szCs w:val="28"/>
        </w:rPr>
      </w:pPr>
      <w:r w:rsidRPr="00C61CA6">
        <w:rPr>
          <w:b/>
          <w:sz w:val="28"/>
          <w:szCs w:val="28"/>
        </w:rPr>
        <w:t xml:space="preserve">правовых актов </w:t>
      </w:r>
      <w:r>
        <w:rPr>
          <w:b/>
          <w:sz w:val="28"/>
          <w:szCs w:val="28"/>
        </w:rPr>
        <w:t>Совета депутатов Чернореченского сельсовета</w:t>
      </w:r>
    </w:p>
    <w:p w:rsidR="00E3332B" w:rsidRPr="00C61CA6" w:rsidRDefault="00E3332B" w:rsidP="002734DF">
      <w:pPr>
        <w:jc w:val="both"/>
        <w:rPr>
          <w:sz w:val="28"/>
          <w:szCs w:val="28"/>
        </w:rPr>
      </w:pPr>
    </w:p>
    <w:p w:rsidR="00E3332B" w:rsidRPr="00C61CA6" w:rsidRDefault="00E3332B" w:rsidP="002734DF">
      <w:pPr>
        <w:pStyle w:val="NormalWeb"/>
        <w:spacing w:before="0" w:after="0"/>
        <w:jc w:val="center"/>
        <w:rPr>
          <w:b/>
          <w:sz w:val="28"/>
          <w:szCs w:val="28"/>
        </w:rPr>
      </w:pPr>
      <w:r w:rsidRPr="00C61CA6">
        <w:rPr>
          <w:b/>
          <w:sz w:val="28"/>
          <w:szCs w:val="28"/>
        </w:rPr>
        <w:t>1. Общие положения</w:t>
      </w:r>
    </w:p>
    <w:p w:rsidR="00E3332B" w:rsidRPr="00C61CA6" w:rsidRDefault="00E3332B" w:rsidP="002734DF">
      <w:pPr>
        <w:pStyle w:val="NormalWeb"/>
        <w:spacing w:before="0" w:after="0"/>
        <w:jc w:val="both"/>
        <w:rPr>
          <w:sz w:val="28"/>
          <w:szCs w:val="28"/>
        </w:rPr>
      </w:pPr>
    </w:p>
    <w:p w:rsidR="00E3332B" w:rsidRPr="00C61CA6" w:rsidRDefault="00E3332B" w:rsidP="002734DF">
      <w:pPr>
        <w:pStyle w:val="NormalWeb"/>
        <w:spacing w:before="0" w:after="0"/>
        <w:ind w:firstLine="708"/>
        <w:jc w:val="both"/>
        <w:rPr>
          <w:sz w:val="28"/>
          <w:szCs w:val="28"/>
        </w:rPr>
      </w:pPr>
      <w:r w:rsidRPr="00C61CA6">
        <w:rPr>
          <w:sz w:val="28"/>
          <w:szCs w:val="28"/>
        </w:rPr>
        <w:t>1.1. Настоящее Положение разработано в соответствии с Федеральными законами от 25.12.2008 №273-ФЗ «О противодействии коррупции», от 17.07.2009 №172-ФЗ «Об антикоррупционной экспертизе нормативных правовых актов и проектов нормативных правовых актов», Постановлением Правительства Российской Федерации от 26.02.2010 №96 «Об антикоррупционной экспертизе нормативных правовых актов и проектов нормативных правовых актов» и другими правовыми актами в сфере данных правоотношений в целях организации работы по предупреждению и исключению усл</w:t>
      </w:r>
      <w:r>
        <w:rPr>
          <w:sz w:val="28"/>
          <w:szCs w:val="28"/>
        </w:rPr>
        <w:t>овий для проявления коррупции</w:t>
      </w:r>
      <w:r w:rsidRPr="00C61CA6">
        <w:rPr>
          <w:sz w:val="28"/>
          <w:szCs w:val="28"/>
        </w:rPr>
        <w:t xml:space="preserve"> на территории Чернореченского сельсовета.</w:t>
      </w:r>
    </w:p>
    <w:p w:rsidR="00E3332B" w:rsidRPr="00C61CA6" w:rsidRDefault="00E3332B" w:rsidP="002734DF">
      <w:pPr>
        <w:pStyle w:val="NormalWeb"/>
        <w:spacing w:before="0" w:after="0"/>
        <w:ind w:firstLine="708"/>
        <w:jc w:val="both"/>
        <w:rPr>
          <w:sz w:val="28"/>
          <w:szCs w:val="28"/>
        </w:rPr>
      </w:pPr>
      <w:r w:rsidRPr="00C61CA6">
        <w:rPr>
          <w:sz w:val="28"/>
          <w:szCs w:val="28"/>
        </w:rPr>
        <w:t xml:space="preserve">1.2. Положение устанавливает порядок и сроки проведения и подготовки заключений </w:t>
      </w:r>
      <w:r>
        <w:rPr>
          <w:sz w:val="28"/>
          <w:szCs w:val="28"/>
        </w:rPr>
        <w:t>Совета депутатов Чернореченского сельсовета</w:t>
      </w:r>
      <w:r w:rsidRPr="00C61CA6">
        <w:rPr>
          <w:sz w:val="28"/>
          <w:szCs w:val="28"/>
        </w:rPr>
        <w:t xml:space="preserve"> антикоррупционной экспертизы нормативных правовых актов и проектов нормативных правовых актов. </w:t>
      </w:r>
    </w:p>
    <w:p w:rsidR="00E3332B" w:rsidRPr="00C61CA6" w:rsidRDefault="00E3332B" w:rsidP="002734DF">
      <w:pPr>
        <w:pStyle w:val="NormalWeb"/>
        <w:spacing w:before="0" w:after="0"/>
        <w:ind w:firstLine="708"/>
        <w:jc w:val="both"/>
        <w:rPr>
          <w:sz w:val="28"/>
          <w:szCs w:val="28"/>
        </w:rPr>
      </w:pPr>
      <w:r w:rsidRPr="00C61CA6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C61CA6">
        <w:rPr>
          <w:sz w:val="28"/>
          <w:szCs w:val="28"/>
        </w:rPr>
        <w:t>. Антико</w:t>
      </w:r>
      <w:r>
        <w:rPr>
          <w:sz w:val="28"/>
          <w:szCs w:val="28"/>
        </w:rPr>
        <w:t>р</w:t>
      </w:r>
      <w:r w:rsidRPr="00C61CA6">
        <w:rPr>
          <w:sz w:val="28"/>
          <w:szCs w:val="28"/>
        </w:rPr>
        <w:t>рупционная экспертиза проводится в отношении:</w:t>
      </w:r>
    </w:p>
    <w:p w:rsidR="00E3332B" w:rsidRPr="00C61CA6" w:rsidRDefault="00E3332B" w:rsidP="002734DF">
      <w:pPr>
        <w:pStyle w:val="NormalWeb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 </w:t>
      </w:r>
      <w:r w:rsidRPr="00C61CA6">
        <w:rPr>
          <w:sz w:val="28"/>
          <w:szCs w:val="28"/>
        </w:rPr>
        <w:t xml:space="preserve">нормативных правовых актов </w:t>
      </w:r>
      <w:r>
        <w:rPr>
          <w:sz w:val="28"/>
          <w:szCs w:val="28"/>
        </w:rPr>
        <w:t>Совета депутатов Чернореченского сельсовета</w:t>
      </w:r>
      <w:r w:rsidRPr="00C61CA6">
        <w:rPr>
          <w:sz w:val="28"/>
          <w:szCs w:val="28"/>
        </w:rPr>
        <w:t>;</w:t>
      </w:r>
    </w:p>
    <w:p w:rsidR="00E3332B" w:rsidRPr="00C61CA6" w:rsidRDefault="00E3332B" w:rsidP="002734DF">
      <w:pPr>
        <w:pStyle w:val="NormalWeb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 </w:t>
      </w:r>
      <w:r w:rsidRPr="00C61CA6">
        <w:rPr>
          <w:sz w:val="28"/>
          <w:szCs w:val="28"/>
        </w:rPr>
        <w:t xml:space="preserve">проектов нормативных правовых актов </w:t>
      </w:r>
      <w:r>
        <w:rPr>
          <w:sz w:val="28"/>
          <w:szCs w:val="28"/>
        </w:rPr>
        <w:t>Совета депутатов Чернореченского сельсовета</w:t>
      </w:r>
      <w:r w:rsidRPr="00C61CA6">
        <w:rPr>
          <w:sz w:val="28"/>
          <w:szCs w:val="28"/>
        </w:rPr>
        <w:t>;</w:t>
      </w:r>
    </w:p>
    <w:p w:rsidR="00E3332B" w:rsidRPr="00C61CA6" w:rsidRDefault="00E3332B" w:rsidP="002734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Pr="00C61CA6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C61CA6">
        <w:rPr>
          <w:sz w:val="28"/>
          <w:szCs w:val="28"/>
        </w:rPr>
        <w:t>Антикоррупционная экспертиза нормативных правовых актов – это деятельность, направленная на выявление в текстах нормативных правовых актов положений, способствующих созданию условий для возникновения коррупциогенных факторов, оценку степени их коррупциогенности, разработку рекомендаций, направленных на устранение таких факторов.</w:t>
      </w:r>
    </w:p>
    <w:p w:rsidR="00E3332B" w:rsidRPr="00C61CA6" w:rsidRDefault="00E3332B" w:rsidP="002734DF">
      <w:pPr>
        <w:pStyle w:val="NormalWeb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1.5. </w:t>
      </w:r>
      <w:r w:rsidRPr="00C61CA6">
        <w:rPr>
          <w:sz w:val="28"/>
          <w:szCs w:val="28"/>
        </w:rPr>
        <w:t xml:space="preserve">Обязательной экспертизе подлежат нормативно правовые акты </w:t>
      </w:r>
      <w:r>
        <w:rPr>
          <w:sz w:val="28"/>
          <w:szCs w:val="28"/>
        </w:rPr>
        <w:t xml:space="preserve">Совета депутатов </w:t>
      </w:r>
      <w:r w:rsidRPr="00C61CA6">
        <w:rPr>
          <w:sz w:val="28"/>
          <w:szCs w:val="28"/>
        </w:rPr>
        <w:t xml:space="preserve"> Чернореченского сельсовета и их проекты по вопросам:</w:t>
      </w:r>
    </w:p>
    <w:p w:rsidR="00E3332B" w:rsidRPr="00C61CA6" w:rsidRDefault="00E3332B" w:rsidP="002734DF">
      <w:pPr>
        <w:pStyle w:val="NormalWeb"/>
        <w:spacing w:before="0" w:after="0"/>
        <w:ind w:firstLine="708"/>
        <w:jc w:val="both"/>
        <w:rPr>
          <w:sz w:val="28"/>
          <w:szCs w:val="28"/>
        </w:rPr>
      </w:pPr>
      <w:r w:rsidRPr="00C61CA6">
        <w:rPr>
          <w:sz w:val="28"/>
          <w:szCs w:val="28"/>
        </w:rPr>
        <w:t>- защиты прав и свобод граждан;</w:t>
      </w:r>
    </w:p>
    <w:p w:rsidR="00E3332B" w:rsidRPr="00C61CA6" w:rsidRDefault="00E3332B" w:rsidP="002734DF">
      <w:pPr>
        <w:pStyle w:val="NormalWeb"/>
        <w:spacing w:before="0" w:after="0"/>
        <w:ind w:firstLine="708"/>
        <w:jc w:val="both"/>
        <w:rPr>
          <w:sz w:val="28"/>
          <w:szCs w:val="28"/>
        </w:rPr>
      </w:pPr>
      <w:r w:rsidRPr="00C61CA6">
        <w:rPr>
          <w:sz w:val="28"/>
          <w:szCs w:val="28"/>
        </w:rPr>
        <w:t>- управления муниципальной собственностью Чернореченского сельсовета;</w:t>
      </w:r>
    </w:p>
    <w:p w:rsidR="00E3332B" w:rsidRPr="00C61CA6" w:rsidRDefault="00E3332B" w:rsidP="002734DF">
      <w:pPr>
        <w:pStyle w:val="NormalWeb"/>
        <w:spacing w:before="0" w:after="0"/>
        <w:ind w:firstLine="708"/>
        <w:jc w:val="both"/>
        <w:rPr>
          <w:sz w:val="28"/>
          <w:szCs w:val="28"/>
        </w:rPr>
      </w:pPr>
      <w:r w:rsidRPr="00C61CA6">
        <w:rPr>
          <w:sz w:val="28"/>
          <w:szCs w:val="28"/>
        </w:rPr>
        <w:t>- предоставления мер поддержки;</w:t>
      </w:r>
    </w:p>
    <w:p w:rsidR="00E3332B" w:rsidRPr="00C61CA6" w:rsidRDefault="00E3332B" w:rsidP="002734DF">
      <w:pPr>
        <w:pStyle w:val="NormalWeb"/>
        <w:spacing w:before="0" w:after="0"/>
        <w:ind w:firstLine="708"/>
        <w:jc w:val="both"/>
        <w:rPr>
          <w:sz w:val="28"/>
          <w:szCs w:val="28"/>
        </w:rPr>
      </w:pPr>
      <w:r w:rsidRPr="00C61CA6">
        <w:rPr>
          <w:sz w:val="28"/>
          <w:szCs w:val="28"/>
        </w:rPr>
        <w:t>- бюджетных правоотношений;</w:t>
      </w:r>
    </w:p>
    <w:p w:rsidR="00E3332B" w:rsidRPr="00C61CA6" w:rsidRDefault="00E3332B" w:rsidP="002734DF">
      <w:pPr>
        <w:pStyle w:val="NormalWeb"/>
        <w:spacing w:before="0" w:after="0"/>
        <w:ind w:firstLine="708"/>
        <w:jc w:val="both"/>
        <w:rPr>
          <w:sz w:val="28"/>
          <w:szCs w:val="28"/>
        </w:rPr>
      </w:pPr>
      <w:r w:rsidRPr="00C61CA6">
        <w:rPr>
          <w:sz w:val="28"/>
          <w:szCs w:val="28"/>
        </w:rPr>
        <w:t>- муниципальной слу</w:t>
      </w:r>
      <w:r>
        <w:rPr>
          <w:sz w:val="28"/>
          <w:szCs w:val="28"/>
        </w:rPr>
        <w:t>жбы в Чернореченском сельсовете.</w:t>
      </w:r>
    </w:p>
    <w:p w:rsidR="00E3332B" w:rsidRPr="00C61CA6" w:rsidRDefault="00E3332B" w:rsidP="002734DF">
      <w:pPr>
        <w:jc w:val="both"/>
        <w:rPr>
          <w:sz w:val="28"/>
          <w:szCs w:val="28"/>
        </w:rPr>
      </w:pPr>
    </w:p>
    <w:p w:rsidR="00E3332B" w:rsidRDefault="00E3332B" w:rsidP="002734DF">
      <w:pPr>
        <w:jc w:val="center"/>
        <w:rPr>
          <w:b/>
          <w:sz w:val="28"/>
          <w:szCs w:val="28"/>
        </w:rPr>
      </w:pPr>
      <w:r w:rsidRPr="00C61CA6">
        <w:rPr>
          <w:b/>
          <w:sz w:val="28"/>
          <w:szCs w:val="28"/>
        </w:rPr>
        <w:t xml:space="preserve">2. Основания, порядок и сроки проведения </w:t>
      </w:r>
    </w:p>
    <w:p w:rsidR="00E3332B" w:rsidRPr="00C61CA6" w:rsidRDefault="00E3332B" w:rsidP="002734DF">
      <w:pPr>
        <w:jc w:val="center"/>
        <w:rPr>
          <w:b/>
          <w:sz w:val="28"/>
          <w:szCs w:val="28"/>
        </w:rPr>
      </w:pPr>
      <w:r w:rsidRPr="00C61CA6">
        <w:rPr>
          <w:b/>
          <w:sz w:val="28"/>
          <w:szCs w:val="28"/>
        </w:rPr>
        <w:t>антикоррупционной экспертизы</w:t>
      </w:r>
    </w:p>
    <w:p w:rsidR="00E3332B" w:rsidRDefault="00E3332B" w:rsidP="002734DF">
      <w:pPr>
        <w:jc w:val="both"/>
        <w:rPr>
          <w:sz w:val="28"/>
          <w:szCs w:val="28"/>
        </w:rPr>
      </w:pPr>
    </w:p>
    <w:p w:rsidR="00E3332B" w:rsidRPr="00C61CA6" w:rsidRDefault="00E3332B" w:rsidP="002734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2.1. </w:t>
      </w:r>
      <w:r w:rsidRPr="00C61CA6">
        <w:rPr>
          <w:sz w:val="28"/>
          <w:szCs w:val="28"/>
        </w:rPr>
        <w:t>Антикоррупционная экспертиза нормативных правовых актов осуществляется в соответствии с методикой проведения антикоррупционной экспертизы муниципальных нормативных правовых актов и проектов нормативных правовых актов, утвержденной постановлением Правительства Российской Федерации от 26.02.2010 №96 «Об антикоррупционной экспертизе нормативных правовых актов и проектов нормативных правовых актов».</w:t>
      </w:r>
    </w:p>
    <w:p w:rsidR="00E3332B" w:rsidRPr="00C61CA6" w:rsidRDefault="00E3332B" w:rsidP="002734DF">
      <w:pPr>
        <w:ind w:firstLine="708"/>
        <w:jc w:val="both"/>
        <w:rPr>
          <w:sz w:val="28"/>
          <w:szCs w:val="28"/>
        </w:rPr>
      </w:pPr>
      <w:r w:rsidRPr="00C61CA6">
        <w:rPr>
          <w:sz w:val="28"/>
          <w:szCs w:val="28"/>
        </w:rPr>
        <w:t>2.</w:t>
      </w:r>
      <w:r>
        <w:rPr>
          <w:sz w:val="28"/>
          <w:szCs w:val="28"/>
        </w:rPr>
        <w:t>2</w:t>
      </w:r>
      <w:r w:rsidRPr="00C61CA6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C61CA6">
        <w:rPr>
          <w:sz w:val="28"/>
          <w:szCs w:val="28"/>
        </w:rPr>
        <w:t xml:space="preserve">Антикоррупционная экспертиза проектов и принятых нормативно правовых актов проводится по поручению </w:t>
      </w:r>
      <w:r>
        <w:rPr>
          <w:sz w:val="28"/>
          <w:szCs w:val="28"/>
        </w:rPr>
        <w:t xml:space="preserve">председателя Совета депутатов </w:t>
      </w:r>
      <w:r w:rsidRPr="00C61CA6">
        <w:rPr>
          <w:sz w:val="28"/>
          <w:szCs w:val="28"/>
        </w:rPr>
        <w:t>Чернореченского сельсовета должностным лицом администрации Чернореченского сельсовета, обладающим соответствующей компетенцией, назначенным распоряжением главы Чернореченского сельсовета.</w:t>
      </w:r>
    </w:p>
    <w:p w:rsidR="00E3332B" w:rsidRPr="00C61CA6" w:rsidRDefault="00E3332B" w:rsidP="002734DF">
      <w:pPr>
        <w:ind w:firstLine="708"/>
        <w:jc w:val="both"/>
        <w:rPr>
          <w:sz w:val="28"/>
          <w:szCs w:val="28"/>
        </w:rPr>
      </w:pPr>
      <w:r w:rsidRPr="00C61CA6">
        <w:rPr>
          <w:sz w:val="28"/>
          <w:szCs w:val="28"/>
        </w:rPr>
        <w:t>2.3.</w:t>
      </w:r>
      <w:r>
        <w:rPr>
          <w:sz w:val="28"/>
          <w:szCs w:val="28"/>
        </w:rPr>
        <w:t> </w:t>
      </w:r>
      <w:r w:rsidRPr="00C61CA6">
        <w:rPr>
          <w:sz w:val="28"/>
          <w:szCs w:val="28"/>
        </w:rPr>
        <w:t>Антикор</w:t>
      </w:r>
      <w:r>
        <w:rPr>
          <w:sz w:val="28"/>
          <w:szCs w:val="28"/>
        </w:rPr>
        <w:t>р</w:t>
      </w:r>
      <w:r w:rsidRPr="00C61CA6">
        <w:rPr>
          <w:sz w:val="28"/>
          <w:szCs w:val="28"/>
        </w:rPr>
        <w:t xml:space="preserve">упционная экспертиза нормативно правового акта проводиться в десятидневный срок со дня получения уполномоченным должностным лицом. </w:t>
      </w:r>
    </w:p>
    <w:p w:rsidR="00E3332B" w:rsidRPr="000D0FDC" w:rsidRDefault="00E3332B" w:rsidP="002734DF">
      <w:pPr>
        <w:ind w:firstLine="708"/>
        <w:jc w:val="both"/>
        <w:rPr>
          <w:sz w:val="28"/>
          <w:szCs w:val="28"/>
        </w:rPr>
      </w:pPr>
      <w:r w:rsidRPr="000D0FDC">
        <w:rPr>
          <w:sz w:val="28"/>
          <w:szCs w:val="28"/>
        </w:rPr>
        <w:t>2.4. По результатам проведения антикоррупционной экспертизы составляется заключение.</w:t>
      </w:r>
    </w:p>
    <w:p w:rsidR="00E3332B" w:rsidRPr="00C61CA6" w:rsidRDefault="00E3332B" w:rsidP="002734DF">
      <w:pPr>
        <w:ind w:firstLine="708"/>
        <w:jc w:val="both"/>
        <w:rPr>
          <w:sz w:val="28"/>
          <w:szCs w:val="28"/>
        </w:rPr>
      </w:pPr>
      <w:r w:rsidRPr="00C61CA6">
        <w:rPr>
          <w:sz w:val="28"/>
          <w:szCs w:val="28"/>
        </w:rPr>
        <w:t>2.5. В заключении отражаются следующие сведения:</w:t>
      </w:r>
    </w:p>
    <w:p w:rsidR="00E3332B" w:rsidRPr="00C61CA6" w:rsidRDefault="00E3332B" w:rsidP="002734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 </w:t>
      </w:r>
      <w:r w:rsidRPr="00C61CA6">
        <w:rPr>
          <w:sz w:val="28"/>
          <w:szCs w:val="28"/>
        </w:rPr>
        <w:t>наименование администрации и должностного лица проводившего антикор</w:t>
      </w:r>
      <w:r>
        <w:rPr>
          <w:sz w:val="28"/>
          <w:szCs w:val="28"/>
        </w:rPr>
        <w:t>р</w:t>
      </w:r>
      <w:r w:rsidRPr="00C61CA6">
        <w:rPr>
          <w:sz w:val="28"/>
          <w:szCs w:val="28"/>
        </w:rPr>
        <w:t>упционную экспертизу;</w:t>
      </w:r>
    </w:p>
    <w:p w:rsidR="00E3332B" w:rsidRPr="00C61CA6" w:rsidRDefault="00E3332B" w:rsidP="002734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 </w:t>
      </w:r>
      <w:r w:rsidRPr="00C61CA6">
        <w:rPr>
          <w:sz w:val="28"/>
          <w:szCs w:val="28"/>
        </w:rPr>
        <w:t>дата и регистрационный номер заключения;</w:t>
      </w:r>
    </w:p>
    <w:p w:rsidR="00E3332B" w:rsidRPr="00C61CA6" w:rsidRDefault="00E3332B" w:rsidP="002734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 </w:t>
      </w:r>
      <w:r w:rsidRPr="00C61CA6">
        <w:rPr>
          <w:sz w:val="28"/>
          <w:szCs w:val="28"/>
        </w:rPr>
        <w:t>основание проведения антикоррупционной экспертизы;</w:t>
      </w:r>
    </w:p>
    <w:p w:rsidR="00E3332B" w:rsidRPr="00C61CA6" w:rsidRDefault="00E3332B" w:rsidP="002734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 </w:t>
      </w:r>
      <w:r w:rsidRPr="00C61CA6">
        <w:rPr>
          <w:sz w:val="28"/>
          <w:szCs w:val="28"/>
        </w:rPr>
        <w:t>реквизиты принятого или проекта нормативно правового акта (наименование вида документа, дата, порядковый номер, заголовок);</w:t>
      </w:r>
    </w:p>
    <w:p w:rsidR="00E3332B" w:rsidRPr="00C61CA6" w:rsidRDefault="00E3332B" w:rsidP="002734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 </w:t>
      </w:r>
      <w:r w:rsidRPr="00C61CA6">
        <w:rPr>
          <w:sz w:val="28"/>
          <w:szCs w:val="28"/>
        </w:rPr>
        <w:t>перечень выявленных коррупциогенных факторов;</w:t>
      </w:r>
    </w:p>
    <w:p w:rsidR="00E3332B" w:rsidRPr="00C61CA6" w:rsidRDefault="00E3332B" w:rsidP="002734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 </w:t>
      </w:r>
      <w:r w:rsidRPr="00C61CA6">
        <w:rPr>
          <w:sz w:val="28"/>
          <w:szCs w:val="28"/>
        </w:rPr>
        <w:t>предложения по устранению коррупциогенных факторов.</w:t>
      </w:r>
    </w:p>
    <w:p w:rsidR="00E3332B" w:rsidRPr="00C61CA6" w:rsidRDefault="00E3332B" w:rsidP="002734DF">
      <w:pPr>
        <w:ind w:firstLine="708"/>
        <w:jc w:val="both"/>
        <w:rPr>
          <w:sz w:val="28"/>
          <w:szCs w:val="28"/>
        </w:rPr>
      </w:pPr>
      <w:r w:rsidRPr="00C61CA6">
        <w:rPr>
          <w:sz w:val="28"/>
          <w:szCs w:val="28"/>
        </w:rPr>
        <w:t>В случае если при проведении антикоррупционной экспертизы коррупциогенные факторы не выявлены, соответствующий вывод отражается в заключении.</w:t>
      </w:r>
    </w:p>
    <w:p w:rsidR="00E3332B" w:rsidRPr="00C61CA6" w:rsidRDefault="00E3332B" w:rsidP="002734DF">
      <w:pPr>
        <w:ind w:firstLine="708"/>
        <w:jc w:val="both"/>
        <w:rPr>
          <w:sz w:val="28"/>
          <w:szCs w:val="28"/>
        </w:rPr>
      </w:pPr>
      <w:r w:rsidRPr="00C61CA6">
        <w:rPr>
          <w:sz w:val="28"/>
          <w:szCs w:val="28"/>
        </w:rPr>
        <w:t>Заключение полежит рассмотрению должностным</w:t>
      </w:r>
      <w:r>
        <w:rPr>
          <w:sz w:val="28"/>
          <w:szCs w:val="28"/>
        </w:rPr>
        <w:t xml:space="preserve"> лицом, п</w:t>
      </w:r>
      <w:r w:rsidRPr="00C61CA6">
        <w:rPr>
          <w:sz w:val="28"/>
          <w:szCs w:val="28"/>
        </w:rPr>
        <w:t>одготовивши</w:t>
      </w:r>
      <w:r>
        <w:rPr>
          <w:sz w:val="28"/>
          <w:szCs w:val="28"/>
        </w:rPr>
        <w:t>м нормативно прав</w:t>
      </w:r>
      <w:r w:rsidRPr="00C61CA6">
        <w:rPr>
          <w:sz w:val="28"/>
          <w:szCs w:val="28"/>
        </w:rPr>
        <w:t>овой акт</w:t>
      </w:r>
      <w:r>
        <w:rPr>
          <w:sz w:val="28"/>
          <w:szCs w:val="28"/>
        </w:rPr>
        <w:t xml:space="preserve"> или проект нормативно пра</w:t>
      </w:r>
      <w:r w:rsidRPr="00C61CA6">
        <w:rPr>
          <w:sz w:val="28"/>
          <w:szCs w:val="28"/>
        </w:rPr>
        <w:t>в</w:t>
      </w:r>
      <w:r>
        <w:rPr>
          <w:sz w:val="28"/>
          <w:szCs w:val="28"/>
        </w:rPr>
        <w:t>о</w:t>
      </w:r>
      <w:r w:rsidRPr="00C61CA6">
        <w:rPr>
          <w:sz w:val="28"/>
          <w:szCs w:val="28"/>
        </w:rPr>
        <w:t>вого акта.</w:t>
      </w:r>
    </w:p>
    <w:p w:rsidR="00E3332B" w:rsidRPr="00C61CA6" w:rsidRDefault="00E3332B" w:rsidP="002734DF">
      <w:pPr>
        <w:ind w:firstLine="708"/>
        <w:jc w:val="both"/>
        <w:rPr>
          <w:sz w:val="28"/>
          <w:szCs w:val="28"/>
        </w:rPr>
      </w:pPr>
      <w:r w:rsidRPr="00C61CA6">
        <w:rPr>
          <w:sz w:val="28"/>
          <w:szCs w:val="28"/>
        </w:rPr>
        <w:t>Проекты нормативно правовых актов, содер</w:t>
      </w:r>
      <w:r>
        <w:rPr>
          <w:sz w:val="28"/>
          <w:szCs w:val="28"/>
        </w:rPr>
        <w:t>жащиеся коррупциогенные факторы</w:t>
      </w:r>
      <w:r w:rsidRPr="00C61CA6">
        <w:rPr>
          <w:sz w:val="28"/>
          <w:szCs w:val="28"/>
        </w:rPr>
        <w:t>, подлежат доработке разработчиком нормативно правового акта и повторной антико</w:t>
      </w:r>
      <w:r>
        <w:rPr>
          <w:sz w:val="28"/>
          <w:szCs w:val="28"/>
        </w:rPr>
        <w:t>р</w:t>
      </w:r>
      <w:r w:rsidRPr="00C61CA6">
        <w:rPr>
          <w:sz w:val="28"/>
          <w:szCs w:val="28"/>
        </w:rPr>
        <w:t>рупционной экспертизе.</w:t>
      </w:r>
    </w:p>
    <w:p w:rsidR="00E3332B" w:rsidRPr="00C61CA6" w:rsidRDefault="00E3332B" w:rsidP="002734DF">
      <w:pPr>
        <w:ind w:firstLine="708"/>
        <w:jc w:val="both"/>
        <w:rPr>
          <w:sz w:val="28"/>
          <w:szCs w:val="28"/>
        </w:rPr>
      </w:pPr>
      <w:r w:rsidRPr="00C61CA6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C61CA6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C61CA6">
        <w:rPr>
          <w:sz w:val="28"/>
          <w:szCs w:val="28"/>
        </w:rPr>
        <w:t>В случае несогласия разработчика нормативных правовых актов с результатами антикоррупционной экспертизы обоснованность заключения оценивается главой Чернореченского сельсовета, который принимает решение об оставлении нормативных правовых актов без изменений или о внесении в него изменений, обеспечивающих устранение выявленных положений, которые могут способствовать созданию условий для проявления коррупции.</w:t>
      </w:r>
    </w:p>
    <w:p w:rsidR="00E3332B" w:rsidRPr="00C61CA6" w:rsidRDefault="00E3332B" w:rsidP="002734DF">
      <w:pPr>
        <w:ind w:firstLine="708"/>
        <w:jc w:val="both"/>
        <w:rPr>
          <w:sz w:val="28"/>
          <w:szCs w:val="28"/>
        </w:rPr>
      </w:pPr>
      <w:r w:rsidRPr="00C61CA6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C61CA6">
        <w:rPr>
          <w:sz w:val="28"/>
          <w:szCs w:val="28"/>
        </w:rPr>
        <w:t>.</w:t>
      </w:r>
      <w:r>
        <w:rPr>
          <w:sz w:val="28"/>
          <w:szCs w:val="28"/>
        </w:rPr>
        <w:t xml:space="preserve"> При отсутствии </w:t>
      </w:r>
      <w:r w:rsidRPr="00C61CA6">
        <w:rPr>
          <w:sz w:val="28"/>
          <w:szCs w:val="28"/>
        </w:rPr>
        <w:t>замечаний по проекту нормативно</w:t>
      </w:r>
      <w:r>
        <w:rPr>
          <w:sz w:val="28"/>
          <w:szCs w:val="28"/>
        </w:rPr>
        <w:t xml:space="preserve"> правового акт</w:t>
      </w:r>
      <w:r w:rsidRPr="00C61CA6">
        <w:rPr>
          <w:sz w:val="28"/>
          <w:szCs w:val="28"/>
        </w:rPr>
        <w:t>а</w:t>
      </w:r>
      <w:r>
        <w:rPr>
          <w:sz w:val="28"/>
          <w:szCs w:val="28"/>
        </w:rPr>
        <w:t xml:space="preserve"> уполномоченное до</w:t>
      </w:r>
      <w:r w:rsidRPr="00C61CA6">
        <w:rPr>
          <w:sz w:val="28"/>
          <w:szCs w:val="28"/>
        </w:rPr>
        <w:t>лжно</w:t>
      </w:r>
      <w:r>
        <w:rPr>
          <w:sz w:val="28"/>
          <w:szCs w:val="28"/>
        </w:rPr>
        <w:t>с</w:t>
      </w:r>
      <w:r w:rsidRPr="00C61CA6">
        <w:rPr>
          <w:sz w:val="28"/>
          <w:szCs w:val="28"/>
        </w:rPr>
        <w:t>тное лицо визирует проект.</w:t>
      </w:r>
      <w:r>
        <w:rPr>
          <w:sz w:val="28"/>
          <w:szCs w:val="28"/>
        </w:rPr>
        <w:t xml:space="preserve"> Проекты нормативно правовых актов, содержащие коррупциогенные факторы, согласованию не подлежат.</w:t>
      </w:r>
    </w:p>
    <w:p w:rsidR="00E3332B" w:rsidRPr="00C61CA6" w:rsidRDefault="00E3332B" w:rsidP="002734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2.8. </w:t>
      </w:r>
      <w:r w:rsidRPr="00C61CA6">
        <w:rPr>
          <w:sz w:val="28"/>
          <w:szCs w:val="28"/>
        </w:rPr>
        <w:t>Проекты нормативно правовых</w:t>
      </w:r>
      <w:r>
        <w:rPr>
          <w:sz w:val="28"/>
          <w:szCs w:val="28"/>
        </w:rPr>
        <w:t xml:space="preserve"> актов не прошедш</w:t>
      </w:r>
      <w:r w:rsidRPr="00C61CA6">
        <w:rPr>
          <w:sz w:val="28"/>
          <w:szCs w:val="28"/>
        </w:rPr>
        <w:t>ие антико</w:t>
      </w:r>
      <w:r>
        <w:rPr>
          <w:sz w:val="28"/>
          <w:szCs w:val="28"/>
        </w:rPr>
        <w:t>ррупци</w:t>
      </w:r>
      <w:r w:rsidRPr="00C61CA6">
        <w:rPr>
          <w:sz w:val="28"/>
          <w:szCs w:val="28"/>
        </w:rPr>
        <w:t>онную экспертизу в соответствии с настоящим положением не передаются на подпись главе Чернореченского сельсовета, не выносятся на рассмотрение Совета депутатов Чернореченского сельсовета.</w:t>
      </w:r>
    </w:p>
    <w:p w:rsidR="00E3332B" w:rsidRPr="00C61CA6" w:rsidRDefault="00E3332B" w:rsidP="002734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2.9. </w:t>
      </w:r>
      <w:r w:rsidRPr="00C61CA6">
        <w:rPr>
          <w:sz w:val="28"/>
          <w:szCs w:val="28"/>
        </w:rPr>
        <w:t xml:space="preserve">В целях обеспечения возможности проведения независимой экспертизы на </w:t>
      </w:r>
      <w:r>
        <w:rPr>
          <w:sz w:val="28"/>
          <w:szCs w:val="28"/>
        </w:rPr>
        <w:t>коррупциогенность проекты нор</w:t>
      </w:r>
      <w:r w:rsidRPr="00C61CA6">
        <w:rPr>
          <w:sz w:val="28"/>
          <w:szCs w:val="28"/>
        </w:rPr>
        <w:t xml:space="preserve">мативно правовых актов размещаются на официальном сайте Чернореченского сельсовета </w:t>
      </w:r>
      <w:hyperlink r:id="rId7" w:history="1">
        <w:r w:rsidRPr="00C61CA6">
          <w:rPr>
            <w:rStyle w:val="Hyperlink"/>
            <w:sz w:val="28"/>
            <w:szCs w:val="28"/>
          </w:rPr>
          <w:t>http://chernorechka.iskitim-r.ru</w:t>
        </w:r>
      </w:hyperlink>
      <w:r w:rsidRPr="00C61CA6">
        <w:rPr>
          <w:sz w:val="28"/>
          <w:szCs w:val="28"/>
        </w:rPr>
        <w:t xml:space="preserve"> с указанием срока их размещения и адресом для направления заключений. При этом срок размещения не может составлять менее трех дней. В случае поступления в </w:t>
      </w:r>
      <w:r>
        <w:rPr>
          <w:sz w:val="28"/>
          <w:szCs w:val="28"/>
        </w:rPr>
        <w:t>Совет депутатов Чернореченского сельсовета</w:t>
      </w:r>
      <w:r w:rsidRPr="00C61CA6">
        <w:rPr>
          <w:sz w:val="28"/>
          <w:szCs w:val="28"/>
        </w:rPr>
        <w:t xml:space="preserve"> заключений по результатам независимой экспертизы на коррупциогенность проекты нормативно правовых актов вносятся в Совет депутатов Чернореченского сельсовета и главе Чернореченского сельсовета с предложением поступивших замечаний.</w:t>
      </w:r>
    </w:p>
    <w:p w:rsidR="00E3332B" w:rsidRPr="00C61CA6" w:rsidRDefault="00E3332B" w:rsidP="002734DF">
      <w:pPr>
        <w:jc w:val="both"/>
        <w:rPr>
          <w:sz w:val="28"/>
          <w:szCs w:val="28"/>
        </w:rPr>
      </w:pPr>
    </w:p>
    <w:p w:rsidR="00E3332B" w:rsidRPr="00C61CA6" w:rsidRDefault="00E3332B" w:rsidP="002734DF">
      <w:pPr>
        <w:jc w:val="both"/>
        <w:rPr>
          <w:sz w:val="28"/>
          <w:szCs w:val="28"/>
        </w:rPr>
      </w:pPr>
    </w:p>
    <w:p w:rsidR="00E3332B" w:rsidRPr="00C61CA6" w:rsidRDefault="00E3332B" w:rsidP="002734DF">
      <w:pPr>
        <w:jc w:val="both"/>
        <w:rPr>
          <w:sz w:val="28"/>
          <w:szCs w:val="28"/>
        </w:rPr>
      </w:pPr>
    </w:p>
    <w:p w:rsidR="00E3332B" w:rsidRPr="00C61CA6" w:rsidRDefault="00E3332B" w:rsidP="002734DF">
      <w:pPr>
        <w:jc w:val="both"/>
        <w:rPr>
          <w:sz w:val="28"/>
          <w:szCs w:val="28"/>
        </w:rPr>
      </w:pPr>
    </w:p>
    <w:p w:rsidR="00E3332B" w:rsidRPr="00C61CA6" w:rsidRDefault="00E3332B" w:rsidP="002734DF">
      <w:pPr>
        <w:jc w:val="both"/>
        <w:rPr>
          <w:sz w:val="28"/>
          <w:szCs w:val="28"/>
        </w:rPr>
      </w:pPr>
    </w:p>
    <w:p w:rsidR="00E3332B" w:rsidRPr="00C61CA6" w:rsidRDefault="00E3332B" w:rsidP="002734DF">
      <w:pPr>
        <w:jc w:val="both"/>
        <w:rPr>
          <w:sz w:val="28"/>
          <w:szCs w:val="28"/>
        </w:rPr>
      </w:pPr>
    </w:p>
    <w:p w:rsidR="00E3332B" w:rsidRPr="00C61CA6" w:rsidRDefault="00E3332B" w:rsidP="002734DF">
      <w:pPr>
        <w:jc w:val="both"/>
        <w:rPr>
          <w:sz w:val="28"/>
          <w:szCs w:val="28"/>
        </w:rPr>
      </w:pPr>
    </w:p>
    <w:p w:rsidR="00E3332B" w:rsidRPr="00C61CA6" w:rsidRDefault="00E3332B" w:rsidP="002734DF">
      <w:pPr>
        <w:jc w:val="both"/>
        <w:rPr>
          <w:sz w:val="28"/>
          <w:szCs w:val="28"/>
        </w:rPr>
      </w:pPr>
    </w:p>
    <w:p w:rsidR="00E3332B" w:rsidRPr="00C61CA6" w:rsidRDefault="00E3332B" w:rsidP="002734DF">
      <w:pPr>
        <w:jc w:val="both"/>
        <w:rPr>
          <w:sz w:val="28"/>
          <w:szCs w:val="28"/>
        </w:rPr>
      </w:pPr>
    </w:p>
    <w:p w:rsidR="00E3332B" w:rsidRPr="00C61CA6" w:rsidRDefault="00E3332B" w:rsidP="002734DF">
      <w:pPr>
        <w:jc w:val="both"/>
        <w:rPr>
          <w:sz w:val="28"/>
          <w:szCs w:val="28"/>
        </w:rPr>
      </w:pPr>
    </w:p>
    <w:p w:rsidR="00E3332B" w:rsidRDefault="00E3332B" w:rsidP="002734DF">
      <w:pPr>
        <w:jc w:val="both"/>
        <w:rPr>
          <w:sz w:val="28"/>
          <w:szCs w:val="28"/>
        </w:rPr>
      </w:pPr>
    </w:p>
    <w:p w:rsidR="00E3332B" w:rsidRDefault="00E3332B" w:rsidP="002734DF">
      <w:pPr>
        <w:jc w:val="both"/>
        <w:rPr>
          <w:sz w:val="28"/>
          <w:szCs w:val="28"/>
        </w:rPr>
      </w:pPr>
    </w:p>
    <w:p w:rsidR="00E3332B" w:rsidRPr="00C61CA6" w:rsidRDefault="00E3332B" w:rsidP="002734DF">
      <w:pPr>
        <w:jc w:val="both"/>
        <w:rPr>
          <w:sz w:val="28"/>
          <w:szCs w:val="28"/>
        </w:rPr>
      </w:pPr>
    </w:p>
    <w:p w:rsidR="00E3332B" w:rsidRDefault="00E3332B" w:rsidP="002734DF">
      <w:pPr>
        <w:jc w:val="both"/>
        <w:rPr>
          <w:sz w:val="28"/>
          <w:szCs w:val="28"/>
        </w:rPr>
      </w:pPr>
    </w:p>
    <w:p w:rsidR="00E3332B" w:rsidRDefault="00E3332B" w:rsidP="002734DF">
      <w:pPr>
        <w:jc w:val="both"/>
        <w:rPr>
          <w:sz w:val="28"/>
          <w:szCs w:val="28"/>
        </w:rPr>
      </w:pPr>
    </w:p>
    <w:p w:rsidR="00E3332B" w:rsidRDefault="00E3332B" w:rsidP="002734DF">
      <w:pPr>
        <w:jc w:val="both"/>
        <w:rPr>
          <w:sz w:val="28"/>
          <w:szCs w:val="28"/>
        </w:rPr>
      </w:pPr>
    </w:p>
    <w:p w:rsidR="00E3332B" w:rsidRDefault="00E3332B" w:rsidP="002734DF">
      <w:pPr>
        <w:jc w:val="both"/>
        <w:rPr>
          <w:sz w:val="28"/>
          <w:szCs w:val="28"/>
        </w:rPr>
      </w:pPr>
    </w:p>
    <w:p w:rsidR="00E3332B" w:rsidRDefault="00E3332B" w:rsidP="002734DF">
      <w:pPr>
        <w:jc w:val="both"/>
        <w:rPr>
          <w:sz w:val="28"/>
          <w:szCs w:val="28"/>
        </w:rPr>
      </w:pPr>
    </w:p>
    <w:p w:rsidR="00E3332B" w:rsidRDefault="00E3332B" w:rsidP="002734DF">
      <w:pPr>
        <w:jc w:val="both"/>
        <w:rPr>
          <w:sz w:val="28"/>
          <w:szCs w:val="28"/>
        </w:rPr>
      </w:pPr>
    </w:p>
    <w:p w:rsidR="00E3332B" w:rsidRDefault="00E3332B" w:rsidP="002734DF">
      <w:pPr>
        <w:jc w:val="both"/>
        <w:rPr>
          <w:sz w:val="28"/>
          <w:szCs w:val="28"/>
        </w:rPr>
      </w:pPr>
    </w:p>
    <w:p w:rsidR="00E3332B" w:rsidRDefault="00E3332B" w:rsidP="002734DF">
      <w:pPr>
        <w:jc w:val="both"/>
        <w:rPr>
          <w:sz w:val="28"/>
          <w:szCs w:val="28"/>
        </w:rPr>
      </w:pPr>
    </w:p>
    <w:p w:rsidR="00E3332B" w:rsidRDefault="00E3332B" w:rsidP="002734DF">
      <w:pPr>
        <w:jc w:val="both"/>
        <w:rPr>
          <w:sz w:val="28"/>
          <w:szCs w:val="28"/>
        </w:rPr>
      </w:pPr>
    </w:p>
    <w:p w:rsidR="00E3332B" w:rsidRDefault="00E3332B" w:rsidP="002734DF">
      <w:pPr>
        <w:jc w:val="both"/>
        <w:rPr>
          <w:sz w:val="28"/>
          <w:szCs w:val="28"/>
        </w:rPr>
      </w:pPr>
    </w:p>
    <w:p w:rsidR="00E3332B" w:rsidRDefault="00E3332B" w:rsidP="002734DF">
      <w:pPr>
        <w:jc w:val="both"/>
        <w:rPr>
          <w:sz w:val="28"/>
          <w:szCs w:val="28"/>
        </w:rPr>
      </w:pPr>
    </w:p>
    <w:p w:rsidR="00E3332B" w:rsidRPr="00C61CA6" w:rsidRDefault="00E3332B" w:rsidP="002734DF">
      <w:pPr>
        <w:jc w:val="both"/>
        <w:rPr>
          <w:sz w:val="28"/>
          <w:szCs w:val="28"/>
        </w:rPr>
      </w:pPr>
    </w:p>
    <w:p w:rsidR="00E3332B" w:rsidRPr="00C61CA6" w:rsidRDefault="00E3332B" w:rsidP="00FF38D8">
      <w:pPr>
        <w:pStyle w:val="ConsNormal"/>
        <w:widowControl/>
        <w:ind w:right="175" w:firstLine="0"/>
        <w:jc w:val="both"/>
        <w:rPr>
          <w:rFonts w:ascii="Times New Roman" w:hAnsi="Times New Roman" w:cs="Times New Roman"/>
          <w:sz w:val="28"/>
          <w:szCs w:val="28"/>
        </w:rPr>
      </w:pPr>
      <w:r w:rsidRPr="00C61CA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C61CA6">
        <w:rPr>
          <w:rFonts w:ascii="Times New Roman" w:hAnsi="Times New Roman" w:cs="Times New Roman"/>
          <w:sz w:val="28"/>
          <w:szCs w:val="28"/>
        </w:rPr>
        <w:t xml:space="preserve">   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E3332B" w:rsidRDefault="00E3332B" w:rsidP="00FF38D8">
      <w:pPr>
        <w:pStyle w:val="ConsNormal"/>
        <w:widowControl/>
        <w:ind w:left="-540" w:right="17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CA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C61CA6">
        <w:rPr>
          <w:rFonts w:ascii="Times New Roman" w:hAnsi="Times New Roman" w:cs="Times New Roman"/>
          <w:sz w:val="28"/>
          <w:szCs w:val="28"/>
        </w:rPr>
        <w:t xml:space="preserve">           к </w:t>
      </w:r>
      <w:r>
        <w:rPr>
          <w:rFonts w:ascii="Times New Roman" w:hAnsi="Times New Roman" w:cs="Times New Roman"/>
          <w:sz w:val="28"/>
          <w:szCs w:val="28"/>
        </w:rPr>
        <w:t>решению сессии Совета</w:t>
      </w:r>
    </w:p>
    <w:p w:rsidR="00E3332B" w:rsidRPr="00C61CA6" w:rsidRDefault="00E3332B" w:rsidP="00FF38D8">
      <w:pPr>
        <w:pStyle w:val="ConsNormal"/>
        <w:widowControl/>
        <w:ind w:left="-540" w:right="17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депутатов </w:t>
      </w:r>
    </w:p>
    <w:p w:rsidR="00E3332B" w:rsidRPr="00C61CA6" w:rsidRDefault="00E3332B" w:rsidP="00FF38D8">
      <w:pPr>
        <w:pStyle w:val="ConsNormal"/>
        <w:widowControl/>
        <w:ind w:left="-540" w:right="17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CA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CA6">
        <w:rPr>
          <w:rFonts w:ascii="Times New Roman" w:hAnsi="Times New Roman" w:cs="Times New Roman"/>
          <w:sz w:val="28"/>
          <w:szCs w:val="28"/>
        </w:rPr>
        <w:t xml:space="preserve">             Чернореченского сельсовета</w:t>
      </w:r>
    </w:p>
    <w:p w:rsidR="00E3332B" w:rsidRPr="00C61CA6" w:rsidRDefault="00E3332B" w:rsidP="00FF38D8">
      <w:pPr>
        <w:pStyle w:val="ConsNormal"/>
        <w:widowControl/>
        <w:ind w:left="-540" w:right="175" w:firstLine="0"/>
        <w:jc w:val="both"/>
        <w:rPr>
          <w:rFonts w:ascii="Times New Roman" w:hAnsi="Times New Roman" w:cs="Times New Roman"/>
          <w:sz w:val="28"/>
          <w:szCs w:val="28"/>
        </w:rPr>
      </w:pPr>
      <w:r w:rsidRPr="00C61CA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от 18</w:t>
      </w:r>
      <w:r w:rsidRPr="00B343D6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343D6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343D6">
        <w:rPr>
          <w:rFonts w:ascii="Times New Roman" w:hAnsi="Times New Roman" w:cs="Times New Roman"/>
          <w:sz w:val="28"/>
          <w:szCs w:val="28"/>
        </w:rPr>
        <w:t xml:space="preserve"> №</w:t>
      </w:r>
    </w:p>
    <w:p w:rsidR="00E3332B" w:rsidRDefault="00E3332B" w:rsidP="002734DF">
      <w:pPr>
        <w:pStyle w:val="NormalWeb"/>
        <w:spacing w:before="0" w:after="0"/>
        <w:jc w:val="both"/>
        <w:rPr>
          <w:b/>
          <w:sz w:val="28"/>
          <w:szCs w:val="28"/>
        </w:rPr>
      </w:pPr>
    </w:p>
    <w:p w:rsidR="00E3332B" w:rsidRPr="00C61CA6" w:rsidRDefault="00E3332B" w:rsidP="002734DF">
      <w:pPr>
        <w:pStyle w:val="NormalWeb"/>
        <w:spacing w:before="0" w:after="0"/>
        <w:jc w:val="center"/>
        <w:rPr>
          <w:b/>
          <w:sz w:val="28"/>
          <w:szCs w:val="28"/>
        </w:rPr>
      </w:pPr>
      <w:r w:rsidRPr="00C61CA6">
        <w:rPr>
          <w:b/>
          <w:sz w:val="28"/>
          <w:szCs w:val="28"/>
        </w:rPr>
        <w:t xml:space="preserve">Образец заключения по результатам антикоррупционной экспертизы нормативных правовых актов и проектов нормативных правовых актов </w:t>
      </w:r>
      <w:r>
        <w:rPr>
          <w:b/>
          <w:sz w:val="28"/>
          <w:szCs w:val="28"/>
        </w:rPr>
        <w:t>Совета депутатов Чернореченского сельсовета</w:t>
      </w:r>
    </w:p>
    <w:p w:rsidR="00E3332B" w:rsidRPr="00C61CA6" w:rsidRDefault="00E3332B" w:rsidP="002734DF">
      <w:pPr>
        <w:jc w:val="center"/>
        <w:rPr>
          <w:b/>
          <w:sz w:val="28"/>
          <w:szCs w:val="28"/>
        </w:rPr>
      </w:pPr>
    </w:p>
    <w:p w:rsidR="00E3332B" w:rsidRDefault="00E3332B" w:rsidP="002734DF">
      <w:pPr>
        <w:jc w:val="both"/>
        <w:rPr>
          <w:b/>
          <w:sz w:val="28"/>
          <w:szCs w:val="28"/>
        </w:rPr>
      </w:pPr>
    </w:p>
    <w:p w:rsidR="00E3332B" w:rsidRPr="00440630" w:rsidRDefault="00E3332B" w:rsidP="002734DF">
      <w:pPr>
        <w:jc w:val="both"/>
        <w:rPr>
          <w:i/>
        </w:rPr>
      </w:pPr>
      <w:r w:rsidRPr="00440630">
        <w:rPr>
          <w:b/>
        </w:rPr>
        <w:t>Заключение по результатам антикоррупционной экспертизы нормативного правового акта или проекта нормативного правового акта – ______________________________</w:t>
      </w:r>
      <w:r>
        <w:rPr>
          <w:b/>
        </w:rPr>
        <w:t>_______________________________________________</w:t>
      </w:r>
      <w:r w:rsidRPr="00440630">
        <w:rPr>
          <w:b/>
        </w:rPr>
        <w:t xml:space="preserve"> </w:t>
      </w:r>
      <w:r w:rsidRPr="00440630">
        <w:rPr>
          <w:i/>
        </w:rPr>
        <w:t>(указать полные реквизиты акта: наименование вида документа, даты,</w:t>
      </w:r>
      <w:r>
        <w:rPr>
          <w:i/>
        </w:rPr>
        <w:t xml:space="preserve"> </w:t>
      </w:r>
      <w:r w:rsidRPr="00440630">
        <w:rPr>
          <w:i/>
        </w:rPr>
        <w:t>регистрационного номера и заголовка)</w:t>
      </w:r>
    </w:p>
    <w:p w:rsidR="00E3332B" w:rsidRDefault="00E3332B" w:rsidP="002734DF">
      <w:pPr>
        <w:jc w:val="both"/>
      </w:pPr>
    </w:p>
    <w:p w:rsidR="00E3332B" w:rsidRPr="00440630" w:rsidRDefault="00E3332B" w:rsidP="002734DF">
      <w:pPr>
        <w:jc w:val="both"/>
      </w:pPr>
      <w:r w:rsidRPr="00440630">
        <w:t>Дата экспертизы:</w:t>
      </w:r>
      <w:r w:rsidRPr="00440630">
        <w:tab/>
        <w:t>«___»__________20___ г.</w:t>
      </w:r>
    </w:p>
    <w:p w:rsidR="00E3332B" w:rsidRDefault="00E3332B" w:rsidP="002734DF">
      <w:pPr>
        <w:jc w:val="both"/>
        <w:rPr>
          <w:u w:val="single"/>
        </w:rPr>
      </w:pPr>
    </w:p>
    <w:p w:rsidR="00E3332B" w:rsidRDefault="00E3332B" w:rsidP="002734DF">
      <w:pPr>
        <w:jc w:val="center"/>
        <w:rPr>
          <w:u w:val="single"/>
        </w:rPr>
      </w:pPr>
      <w:r>
        <w:rPr>
          <w:u w:val="single"/>
        </w:rPr>
        <w:t>Совет депутатов Чернореченского сельсовета</w:t>
      </w:r>
    </w:p>
    <w:p w:rsidR="00E3332B" w:rsidRPr="00440630" w:rsidRDefault="00E3332B" w:rsidP="002734DF">
      <w:pPr>
        <w:jc w:val="center"/>
      </w:pPr>
      <w:r w:rsidRPr="00440630">
        <w:t>(</w:t>
      </w:r>
      <w:r w:rsidRPr="00440630">
        <w:rPr>
          <w:i/>
        </w:rPr>
        <w:t xml:space="preserve">наименование органа, в котором проводится </w:t>
      </w:r>
      <w:r>
        <w:rPr>
          <w:i/>
        </w:rPr>
        <w:t>а</w:t>
      </w:r>
      <w:r w:rsidRPr="00440630">
        <w:rPr>
          <w:i/>
        </w:rPr>
        <w:t>нтикоррупционная экспертиза)</w:t>
      </w:r>
    </w:p>
    <w:p w:rsidR="00E3332B" w:rsidRPr="00440630" w:rsidRDefault="00E3332B" w:rsidP="002734DF">
      <w:pPr>
        <w:jc w:val="both"/>
      </w:pPr>
      <w:r w:rsidRPr="00440630">
        <w:rPr>
          <w:i/>
        </w:rPr>
        <w:br/>
      </w:r>
      <w:r w:rsidRPr="00440630">
        <w:t xml:space="preserve">Наименование </w:t>
      </w:r>
      <w:r>
        <w:t>должности</w:t>
      </w:r>
      <w:r w:rsidRPr="00440630">
        <w:t xml:space="preserve"> и Ф.И.О. лица, проводившего</w:t>
      </w:r>
    </w:p>
    <w:p w:rsidR="00E3332B" w:rsidRPr="00F84471" w:rsidRDefault="00E3332B" w:rsidP="002734DF">
      <w:pPr>
        <w:pBdr>
          <w:bottom w:val="single" w:sz="12" w:space="1" w:color="auto"/>
        </w:pBdr>
        <w:jc w:val="both"/>
      </w:pPr>
      <w:r w:rsidRPr="00F84471">
        <w:t>экспертизу</w:t>
      </w:r>
    </w:p>
    <w:p w:rsidR="00E3332B" w:rsidRPr="00F84471" w:rsidRDefault="00E3332B" w:rsidP="002734DF">
      <w:pPr>
        <w:jc w:val="both"/>
      </w:pPr>
    </w:p>
    <w:p w:rsidR="00E3332B" w:rsidRPr="00440630" w:rsidRDefault="00E3332B" w:rsidP="002734DF">
      <w:pPr>
        <w:jc w:val="both"/>
      </w:pPr>
      <w:r w:rsidRPr="00440630">
        <w:t>Номер экспертизы:</w:t>
      </w:r>
      <w:r w:rsidRPr="00440630">
        <w:tab/>
        <w:t>___</w:t>
      </w:r>
      <w:r>
        <w:t>___</w:t>
      </w:r>
    </w:p>
    <w:p w:rsidR="00E3332B" w:rsidRPr="00440630" w:rsidRDefault="00E3332B" w:rsidP="002734DF">
      <w:pPr>
        <w:jc w:val="both"/>
      </w:pPr>
      <w:r w:rsidRPr="00440630">
        <w:t>Основание проведения: экспертизы: ___________________</w:t>
      </w:r>
      <w:r>
        <w:rPr>
          <w:rStyle w:val="FootnoteReference"/>
        </w:rPr>
        <w:footnoteReference w:id="1"/>
      </w:r>
    </w:p>
    <w:p w:rsidR="00E3332B" w:rsidRDefault="00E3332B" w:rsidP="002734DF">
      <w:pPr>
        <w:jc w:val="both"/>
      </w:pPr>
      <w:r w:rsidRPr="00440630">
        <w:t>Результат экспертизы:</w:t>
      </w:r>
      <w:r w:rsidRPr="00440630">
        <w:tab/>
        <w:t>Коррупциогенные факторы не выявлены</w:t>
      </w:r>
      <w:r>
        <w:t>.</w:t>
      </w:r>
    </w:p>
    <w:p w:rsidR="00E3332B" w:rsidRDefault="00E3332B" w:rsidP="002734DF">
      <w:pPr>
        <w:ind w:left="2124"/>
        <w:jc w:val="both"/>
      </w:pPr>
      <w:r>
        <w:rPr>
          <w:i/>
        </w:rPr>
        <w:t>и</w:t>
      </w:r>
      <w:r w:rsidRPr="00BD5847">
        <w:rPr>
          <w:i/>
        </w:rPr>
        <w:t>ли:</w:t>
      </w:r>
      <w:r>
        <w:t xml:space="preserve">     </w:t>
      </w:r>
      <w:r w:rsidRPr="00440630">
        <w:t>Коррупциогенные факторы выявлены</w:t>
      </w:r>
      <w:r>
        <w:t>.</w:t>
      </w:r>
    </w:p>
    <w:p w:rsidR="00E3332B" w:rsidRPr="00440630" w:rsidRDefault="00E3332B" w:rsidP="002734DF">
      <w:pPr>
        <w:jc w:val="both"/>
      </w:pPr>
    </w:p>
    <w:p w:rsidR="00E3332B" w:rsidRPr="00440630" w:rsidRDefault="00E3332B" w:rsidP="002734DF">
      <w:pPr>
        <w:numPr>
          <w:ilvl w:val="0"/>
          <w:numId w:val="6"/>
        </w:numPr>
        <w:jc w:val="center"/>
      </w:pPr>
      <w:r w:rsidRPr="00440630">
        <w:t>Общие положения</w:t>
      </w:r>
    </w:p>
    <w:p w:rsidR="00E3332B" w:rsidRPr="00440630" w:rsidRDefault="00E3332B" w:rsidP="002734DF">
      <w:pPr>
        <w:jc w:val="both"/>
      </w:pPr>
      <w:r w:rsidRPr="00440630">
        <w:t xml:space="preserve">Настоящее заключение дано на </w:t>
      </w:r>
      <w:r>
        <w:t>нормативно правовой акт или проект нормативно</w:t>
      </w:r>
      <w:r w:rsidRPr="00F84471">
        <w:t xml:space="preserve"> правового акта</w:t>
      </w:r>
      <w:r w:rsidRPr="00440630">
        <w:t xml:space="preserve"> ____________________________</w:t>
      </w:r>
      <w:r>
        <w:t>______________</w:t>
      </w:r>
      <w:r w:rsidRPr="00F84471">
        <w:rPr>
          <w:i/>
        </w:rPr>
        <w:t>(полные реквизиты НПА).</w:t>
      </w:r>
    </w:p>
    <w:p w:rsidR="00E3332B" w:rsidRPr="00440630" w:rsidRDefault="00E3332B" w:rsidP="002734DF">
      <w:pPr>
        <w:jc w:val="both"/>
      </w:pPr>
      <w:r>
        <w:t>Н</w:t>
      </w:r>
      <w:r w:rsidRPr="00F84471">
        <w:t>ормативно правово</w:t>
      </w:r>
      <w:r>
        <w:t>й</w:t>
      </w:r>
      <w:r w:rsidRPr="00F84471">
        <w:t xml:space="preserve"> акт или проект нормативно правового акта</w:t>
      </w:r>
      <w:r w:rsidRPr="00440630">
        <w:rPr>
          <w:b/>
        </w:rPr>
        <w:t xml:space="preserve"> </w:t>
      </w:r>
      <w:r>
        <w:t>разработан __________________________________________</w:t>
      </w:r>
      <w:r w:rsidRPr="00F84471">
        <w:rPr>
          <w:i/>
        </w:rPr>
        <w:t>(должностное лицо).</w:t>
      </w:r>
    </w:p>
    <w:p w:rsidR="00E3332B" w:rsidRDefault="00E3332B" w:rsidP="002734DF">
      <w:pPr>
        <w:ind w:firstLine="708"/>
        <w:jc w:val="both"/>
      </w:pPr>
      <w:r w:rsidRPr="00440630">
        <w:t>Экспертиза проведена в соответствии с Феде</w:t>
      </w:r>
      <w:r>
        <w:t>ральным законом от 17.07.2009 №</w:t>
      </w:r>
      <w:r w:rsidRPr="00440630">
        <w:t>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</w:t>
      </w:r>
      <w:r>
        <w:t>ссийской Федерации от 26.02.</w:t>
      </w:r>
      <w:r w:rsidRPr="00440630">
        <w:t>2010</w:t>
      </w:r>
      <w:r>
        <w:t xml:space="preserve"> №</w:t>
      </w:r>
      <w:r w:rsidRPr="00440630">
        <w:t xml:space="preserve">96 </w:t>
      </w:r>
      <w:r w:rsidRPr="00F84471">
        <w:t>«Об антикоррупционной экспертизе нормативных правовых актов и проектов нормативных правовых актов».</w:t>
      </w:r>
    </w:p>
    <w:p w:rsidR="00E3332B" w:rsidRPr="00F84471" w:rsidRDefault="00E3332B" w:rsidP="002734DF">
      <w:pPr>
        <w:ind w:firstLine="708"/>
        <w:jc w:val="both"/>
      </w:pPr>
    </w:p>
    <w:p w:rsidR="00E3332B" w:rsidRPr="00440630" w:rsidRDefault="00E3332B" w:rsidP="002734DF">
      <w:pPr>
        <w:numPr>
          <w:ilvl w:val="0"/>
          <w:numId w:val="7"/>
        </w:numPr>
        <w:jc w:val="center"/>
      </w:pPr>
      <w:r w:rsidRPr="00440630">
        <w:t>Описание проекта</w:t>
      </w:r>
    </w:p>
    <w:p w:rsidR="00E3332B" w:rsidRDefault="00E3332B" w:rsidP="002734DF">
      <w:pPr>
        <w:jc w:val="both"/>
        <w:rPr>
          <w:i/>
        </w:rPr>
      </w:pPr>
      <w:r w:rsidRPr="00440630">
        <w:t xml:space="preserve">Представленный на экспертизу </w:t>
      </w:r>
      <w:r>
        <w:t>Н</w:t>
      </w:r>
      <w:r w:rsidRPr="00F84471">
        <w:t>ормативно правово</w:t>
      </w:r>
      <w:r>
        <w:t>й</w:t>
      </w:r>
      <w:r w:rsidRPr="00F84471">
        <w:t xml:space="preserve"> акт или проект нормативно правового акта</w:t>
      </w:r>
      <w:r w:rsidRPr="00440630">
        <w:rPr>
          <w:b/>
        </w:rPr>
        <w:t xml:space="preserve"> </w:t>
      </w:r>
      <w:r w:rsidRPr="00440630">
        <w:t xml:space="preserve">в соответствии с _________________________ </w:t>
      </w:r>
      <w:r w:rsidRPr="00440630">
        <w:rPr>
          <w:i/>
        </w:rPr>
        <w:t>(приводится перечень норм отраслевого федерального и (или законодательства субъекта РФ, в связи с которым принимается муниципальный правовой акт)</w:t>
      </w:r>
      <w:r w:rsidRPr="00440630">
        <w:t xml:space="preserve">, Федеральным законом от 06.10.2003 № 131-ФЗ «Об общих принципах организации местного самоуправления в Российской Федерации» направлен на регулирование отношений, связанных с ______________________________________ </w:t>
      </w:r>
      <w:r w:rsidRPr="00F84471">
        <w:rPr>
          <w:i/>
        </w:rPr>
        <w:t>(указывается предмет регулирования нормативного муниципального правового акта).</w:t>
      </w:r>
    </w:p>
    <w:p w:rsidR="00E3332B" w:rsidRPr="00F84471" w:rsidRDefault="00E3332B" w:rsidP="002734DF">
      <w:pPr>
        <w:jc w:val="both"/>
        <w:rPr>
          <w:i/>
        </w:rPr>
      </w:pPr>
    </w:p>
    <w:p w:rsidR="00E3332B" w:rsidRPr="00440630" w:rsidRDefault="00E3332B" w:rsidP="002734DF">
      <w:pPr>
        <w:numPr>
          <w:ilvl w:val="0"/>
          <w:numId w:val="8"/>
        </w:numPr>
        <w:jc w:val="center"/>
      </w:pPr>
      <w:r w:rsidRPr="00440630">
        <w:t xml:space="preserve">Выявленные в положениях </w:t>
      </w:r>
      <w:r>
        <w:t>н</w:t>
      </w:r>
      <w:r w:rsidRPr="00F84471">
        <w:t>ормативно правово</w:t>
      </w:r>
      <w:r>
        <w:t>го</w:t>
      </w:r>
      <w:r w:rsidRPr="00F84471">
        <w:t xml:space="preserve"> акт</w:t>
      </w:r>
      <w:r>
        <w:t>а</w:t>
      </w:r>
      <w:r w:rsidRPr="00F84471">
        <w:t xml:space="preserve"> или проект</w:t>
      </w:r>
      <w:r>
        <w:t>а</w:t>
      </w:r>
      <w:r w:rsidRPr="00F84471">
        <w:t xml:space="preserve"> нормативно правового акта</w:t>
      </w:r>
      <w:r>
        <w:t xml:space="preserve"> </w:t>
      </w:r>
      <w:r w:rsidRPr="00440630">
        <w:t>коррупциогенные факторы</w:t>
      </w:r>
    </w:p>
    <w:p w:rsidR="00E3332B" w:rsidRDefault="00E3332B" w:rsidP="002734DF">
      <w:pPr>
        <w:jc w:val="both"/>
      </w:pPr>
    </w:p>
    <w:p w:rsidR="00E3332B" w:rsidRPr="00440630" w:rsidRDefault="00E3332B" w:rsidP="002734DF">
      <w:pPr>
        <w:jc w:val="both"/>
      </w:pPr>
      <w:r w:rsidRPr="00440630">
        <w:t>Факторов, которые способствуют или могут способствовать созданию условий для проявления коррупции в связи с принятием нормативного правового акта, не выявлено.</w:t>
      </w:r>
    </w:p>
    <w:p w:rsidR="00E3332B" w:rsidRDefault="00E3332B" w:rsidP="002734DF">
      <w:pPr>
        <w:jc w:val="both"/>
      </w:pPr>
    </w:p>
    <w:p w:rsidR="00E3332B" w:rsidRPr="00440630" w:rsidRDefault="00E3332B" w:rsidP="002734DF">
      <w:pPr>
        <w:jc w:val="center"/>
      </w:pPr>
      <w:r w:rsidRPr="00440630">
        <w:t>4. Выводы по результатам антикоррупционной экспертизы</w:t>
      </w:r>
    </w:p>
    <w:p w:rsidR="00E3332B" w:rsidRDefault="00E3332B" w:rsidP="002734DF">
      <w:pPr>
        <w:jc w:val="both"/>
      </w:pPr>
    </w:p>
    <w:p w:rsidR="00E3332B" w:rsidRPr="00440630" w:rsidRDefault="00E3332B" w:rsidP="002734DF">
      <w:pPr>
        <w:jc w:val="both"/>
      </w:pPr>
      <w:r w:rsidRPr="00440630">
        <w:t xml:space="preserve">Представленный </w:t>
      </w:r>
      <w:r>
        <w:t>н</w:t>
      </w:r>
      <w:r w:rsidRPr="00F84471">
        <w:t>ормативно правово</w:t>
      </w:r>
      <w:r>
        <w:t>й</w:t>
      </w:r>
      <w:r w:rsidRPr="00F84471">
        <w:t xml:space="preserve"> акт или проект нормативно правового акта</w:t>
      </w:r>
      <w:r w:rsidRPr="00440630">
        <w:rPr>
          <w:b/>
        </w:rPr>
        <w:t xml:space="preserve"> </w:t>
      </w:r>
      <w:r w:rsidRPr="00440630">
        <w:t>признаётся прошедшим антикоррупционную экспертизу.</w:t>
      </w:r>
    </w:p>
    <w:p w:rsidR="00E3332B" w:rsidRDefault="00E3332B" w:rsidP="002734DF">
      <w:pPr>
        <w:jc w:val="both"/>
      </w:pPr>
    </w:p>
    <w:p w:rsidR="00E3332B" w:rsidRDefault="00E3332B" w:rsidP="002734DF">
      <w:pPr>
        <w:jc w:val="both"/>
      </w:pPr>
    </w:p>
    <w:p w:rsidR="00E3332B" w:rsidRDefault="00E3332B" w:rsidP="002734DF">
      <w:pPr>
        <w:jc w:val="both"/>
      </w:pPr>
    </w:p>
    <w:p w:rsidR="00E3332B" w:rsidRDefault="00E3332B" w:rsidP="002734DF">
      <w:pPr>
        <w:jc w:val="both"/>
      </w:pPr>
    </w:p>
    <w:p w:rsidR="00E3332B" w:rsidRDefault="00E3332B" w:rsidP="002734DF">
      <w:pPr>
        <w:jc w:val="both"/>
      </w:pPr>
    </w:p>
    <w:p w:rsidR="00E3332B" w:rsidRDefault="00E3332B" w:rsidP="002734DF">
      <w:pPr>
        <w:jc w:val="both"/>
      </w:pPr>
    </w:p>
    <w:p w:rsidR="00E3332B" w:rsidRDefault="00E3332B" w:rsidP="002734DF">
      <w:pPr>
        <w:jc w:val="both"/>
      </w:pPr>
    </w:p>
    <w:p w:rsidR="00E3332B" w:rsidRDefault="00E3332B" w:rsidP="002734DF">
      <w:pPr>
        <w:jc w:val="both"/>
      </w:pPr>
    </w:p>
    <w:p w:rsidR="00E3332B" w:rsidRPr="00440630" w:rsidRDefault="00E3332B" w:rsidP="002734DF">
      <w:pPr>
        <w:jc w:val="right"/>
      </w:pPr>
      <w:r w:rsidRPr="00440630">
        <w:t>_____________________</w:t>
      </w:r>
    </w:p>
    <w:p w:rsidR="00E3332B" w:rsidRDefault="00E3332B" w:rsidP="002734DF">
      <w:pPr>
        <w:jc w:val="right"/>
        <w:rPr>
          <w:i/>
        </w:rPr>
      </w:pPr>
      <w:r w:rsidRPr="00440630">
        <w:t>(</w:t>
      </w:r>
      <w:r w:rsidRPr="00440630">
        <w:rPr>
          <w:i/>
        </w:rPr>
        <w:t xml:space="preserve">подпись уполномоченного </w:t>
      </w:r>
      <w:r>
        <w:rPr>
          <w:i/>
        </w:rPr>
        <w:t xml:space="preserve">должностного </w:t>
      </w:r>
    </w:p>
    <w:p w:rsidR="00E3332B" w:rsidRPr="00440630" w:rsidRDefault="00E3332B" w:rsidP="002734DF">
      <w:pPr>
        <w:jc w:val="right"/>
      </w:pPr>
      <w:r>
        <w:rPr>
          <w:i/>
        </w:rPr>
        <w:t xml:space="preserve">лица </w:t>
      </w:r>
      <w:r w:rsidRPr="00440630">
        <w:rPr>
          <w:i/>
        </w:rPr>
        <w:t>на</w:t>
      </w:r>
      <w:r>
        <w:t xml:space="preserve"> </w:t>
      </w:r>
      <w:r w:rsidRPr="00440630">
        <w:rPr>
          <w:i/>
        </w:rPr>
        <w:t>проведение экспертизы)</w:t>
      </w:r>
    </w:p>
    <w:p w:rsidR="00E3332B" w:rsidRPr="00440630" w:rsidRDefault="00E3332B" w:rsidP="002734DF">
      <w:pPr>
        <w:jc w:val="both"/>
      </w:pPr>
      <w:r w:rsidRPr="00440630">
        <w:br w:type="textWrapping" w:clear="all"/>
      </w:r>
    </w:p>
    <w:p w:rsidR="00E3332B" w:rsidRPr="00440630" w:rsidRDefault="00E3332B" w:rsidP="002734DF">
      <w:pPr>
        <w:pStyle w:val="NormalWeb"/>
        <w:spacing w:before="0" w:after="0"/>
        <w:jc w:val="both"/>
      </w:pPr>
    </w:p>
    <w:p w:rsidR="00E3332B" w:rsidRPr="00440630" w:rsidRDefault="00E3332B" w:rsidP="002734DF">
      <w:pPr>
        <w:pStyle w:val="NormalWeb"/>
        <w:spacing w:before="0" w:after="0"/>
        <w:jc w:val="both"/>
      </w:pPr>
    </w:p>
    <w:p w:rsidR="00E3332B" w:rsidRPr="00440630" w:rsidRDefault="00E3332B" w:rsidP="002734DF">
      <w:pPr>
        <w:pStyle w:val="NormalWeb"/>
        <w:spacing w:before="0" w:after="0"/>
        <w:jc w:val="both"/>
      </w:pPr>
    </w:p>
    <w:p w:rsidR="00E3332B" w:rsidRPr="00440630" w:rsidRDefault="00E3332B" w:rsidP="002734DF">
      <w:pPr>
        <w:pStyle w:val="NormalWeb"/>
        <w:spacing w:before="0" w:after="0"/>
        <w:jc w:val="both"/>
      </w:pPr>
    </w:p>
    <w:p w:rsidR="00E3332B" w:rsidRPr="00C61CA6" w:rsidRDefault="00E3332B" w:rsidP="002734DF">
      <w:pPr>
        <w:pStyle w:val="NormalWeb"/>
        <w:spacing w:before="0" w:after="0"/>
        <w:jc w:val="both"/>
        <w:rPr>
          <w:sz w:val="28"/>
          <w:szCs w:val="28"/>
        </w:rPr>
      </w:pPr>
    </w:p>
    <w:p w:rsidR="00E3332B" w:rsidRPr="00C61CA6" w:rsidRDefault="00E3332B" w:rsidP="002734DF">
      <w:pPr>
        <w:pStyle w:val="NormalWeb"/>
        <w:spacing w:before="0" w:after="0"/>
        <w:jc w:val="both"/>
        <w:rPr>
          <w:sz w:val="28"/>
          <w:szCs w:val="28"/>
        </w:rPr>
      </w:pPr>
    </w:p>
    <w:p w:rsidR="00E3332B" w:rsidRPr="00C61CA6" w:rsidRDefault="00E3332B" w:rsidP="002734DF">
      <w:pPr>
        <w:pStyle w:val="NormalWeb"/>
        <w:spacing w:before="0" w:after="0"/>
        <w:jc w:val="both"/>
        <w:rPr>
          <w:sz w:val="28"/>
          <w:szCs w:val="28"/>
        </w:rPr>
      </w:pPr>
    </w:p>
    <w:p w:rsidR="00E3332B" w:rsidRPr="00C61CA6" w:rsidRDefault="00E3332B" w:rsidP="002734DF">
      <w:pPr>
        <w:pStyle w:val="NormalWeb"/>
        <w:spacing w:before="0" w:after="0"/>
        <w:jc w:val="both"/>
        <w:rPr>
          <w:sz w:val="28"/>
          <w:szCs w:val="28"/>
        </w:rPr>
      </w:pPr>
    </w:p>
    <w:p w:rsidR="00E3332B" w:rsidRPr="00C61CA6" w:rsidRDefault="00E3332B" w:rsidP="002734DF">
      <w:pPr>
        <w:pStyle w:val="NormalWeb"/>
        <w:spacing w:before="0" w:after="0"/>
        <w:jc w:val="both"/>
        <w:rPr>
          <w:sz w:val="28"/>
          <w:szCs w:val="28"/>
        </w:rPr>
      </w:pPr>
    </w:p>
    <w:p w:rsidR="00E3332B" w:rsidRPr="00C61CA6" w:rsidRDefault="00E3332B" w:rsidP="002734DF">
      <w:pPr>
        <w:pStyle w:val="NormalWeb"/>
        <w:spacing w:before="0" w:after="0"/>
        <w:jc w:val="both"/>
        <w:rPr>
          <w:sz w:val="28"/>
          <w:szCs w:val="28"/>
        </w:rPr>
      </w:pPr>
    </w:p>
    <w:p w:rsidR="00E3332B" w:rsidRPr="00C61CA6" w:rsidRDefault="00E3332B" w:rsidP="002734DF">
      <w:pPr>
        <w:pStyle w:val="NormalWeb"/>
        <w:spacing w:before="0" w:after="0"/>
        <w:jc w:val="both"/>
        <w:rPr>
          <w:sz w:val="28"/>
          <w:szCs w:val="28"/>
        </w:rPr>
      </w:pPr>
    </w:p>
    <w:p w:rsidR="00E3332B" w:rsidRPr="00C61CA6" w:rsidRDefault="00E3332B" w:rsidP="002734DF">
      <w:pPr>
        <w:pStyle w:val="NormalWeb"/>
        <w:spacing w:before="0" w:after="0"/>
        <w:jc w:val="both"/>
        <w:rPr>
          <w:sz w:val="28"/>
          <w:szCs w:val="28"/>
        </w:rPr>
      </w:pPr>
    </w:p>
    <w:p w:rsidR="00E3332B" w:rsidRPr="00C61CA6" w:rsidRDefault="00E3332B" w:rsidP="002734DF">
      <w:pPr>
        <w:pStyle w:val="NormalWeb"/>
        <w:spacing w:before="0" w:after="0"/>
        <w:jc w:val="both"/>
        <w:rPr>
          <w:sz w:val="28"/>
          <w:szCs w:val="28"/>
        </w:rPr>
      </w:pPr>
    </w:p>
    <w:p w:rsidR="00E3332B" w:rsidRDefault="00E3332B" w:rsidP="002734DF">
      <w:pPr>
        <w:pStyle w:val="NormalWeb"/>
        <w:spacing w:before="0" w:after="0"/>
        <w:jc w:val="both"/>
        <w:rPr>
          <w:sz w:val="28"/>
          <w:szCs w:val="28"/>
        </w:rPr>
      </w:pPr>
    </w:p>
    <w:p w:rsidR="00E3332B" w:rsidRDefault="00E3332B" w:rsidP="002734DF">
      <w:pPr>
        <w:pStyle w:val="NormalWeb"/>
        <w:spacing w:before="0" w:after="0"/>
        <w:jc w:val="both"/>
        <w:rPr>
          <w:sz w:val="28"/>
          <w:szCs w:val="28"/>
        </w:rPr>
      </w:pPr>
    </w:p>
    <w:p w:rsidR="00E3332B" w:rsidRDefault="00E3332B" w:rsidP="002734DF">
      <w:pPr>
        <w:pStyle w:val="NormalWeb"/>
        <w:spacing w:before="0" w:after="0"/>
        <w:jc w:val="both"/>
        <w:rPr>
          <w:sz w:val="28"/>
          <w:szCs w:val="28"/>
        </w:rPr>
      </w:pPr>
    </w:p>
    <w:p w:rsidR="00E3332B" w:rsidRDefault="00E3332B" w:rsidP="002734DF">
      <w:pPr>
        <w:pStyle w:val="NormalWeb"/>
        <w:spacing w:before="0" w:after="0"/>
        <w:jc w:val="both"/>
        <w:rPr>
          <w:sz w:val="28"/>
          <w:szCs w:val="28"/>
        </w:rPr>
      </w:pPr>
    </w:p>
    <w:p w:rsidR="00E3332B" w:rsidRDefault="00E3332B" w:rsidP="002734DF">
      <w:pPr>
        <w:pStyle w:val="NormalWeb"/>
        <w:spacing w:before="0" w:after="0"/>
        <w:jc w:val="both"/>
        <w:rPr>
          <w:sz w:val="28"/>
          <w:szCs w:val="28"/>
        </w:rPr>
      </w:pPr>
    </w:p>
    <w:p w:rsidR="00E3332B" w:rsidRDefault="00E3332B" w:rsidP="002734DF">
      <w:pPr>
        <w:pStyle w:val="NormalWeb"/>
        <w:spacing w:before="0" w:after="0"/>
        <w:jc w:val="both"/>
        <w:rPr>
          <w:sz w:val="28"/>
          <w:szCs w:val="28"/>
        </w:rPr>
      </w:pPr>
    </w:p>
    <w:p w:rsidR="00E3332B" w:rsidRDefault="00E3332B" w:rsidP="002734DF">
      <w:pPr>
        <w:pStyle w:val="NormalWeb"/>
        <w:spacing w:before="0" w:after="0"/>
        <w:jc w:val="both"/>
        <w:rPr>
          <w:sz w:val="28"/>
          <w:szCs w:val="28"/>
        </w:rPr>
      </w:pPr>
    </w:p>
    <w:p w:rsidR="00E3332B" w:rsidRDefault="00E3332B" w:rsidP="00FB59EC">
      <w:pPr>
        <w:jc w:val="both"/>
      </w:pPr>
    </w:p>
    <w:sectPr w:rsidR="00E3332B" w:rsidSect="00B30F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32B" w:rsidRDefault="00E3332B">
      <w:r>
        <w:separator/>
      </w:r>
    </w:p>
  </w:endnote>
  <w:endnote w:type="continuationSeparator" w:id="0">
    <w:p w:rsidR="00E3332B" w:rsidRDefault="00E33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32B" w:rsidRDefault="00E3332B">
      <w:r>
        <w:separator/>
      </w:r>
    </w:p>
  </w:footnote>
  <w:footnote w:type="continuationSeparator" w:id="0">
    <w:p w:rsidR="00E3332B" w:rsidRDefault="00E3332B">
      <w:r>
        <w:continuationSeparator/>
      </w:r>
    </w:p>
  </w:footnote>
  <w:footnote w:id="1">
    <w:p w:rsidR="00E3332B" w:rsidRDefault="00E3332B" w:rsidP="002734DF">
      <w:pPr>
        <w:pStyle w:val="FootnoteText"/>
      </w:pPr>
      <w:r>
        <w:rPr>
          <w:rStyle w:val="FootnoteReference"/>
        </w:rPr>
        <w:footnoteRef/>
      </w:r>
      <w:r>
        <w:t xml:space="preserve"> Поручение главы Чернореченского сельсовета или и.о главы Чернореченского сельсовета.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F20"/>
    <w:multiLevelType w:val="hybridMultilevel"/>
    <w:tmpl w:val="F1CA9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4A5935"/>
    <w:multiLevelType w:val="hybridMultilevel"/>
    <w:tmpl w:val="71D8EC08"/>
    <w:lvl w:ilvl="0" w:tplc="80828A6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29EB5987"/>
    <w:multiLevelType w:val="hybridMultilevel"/>
    <w:tmpl w:val="00088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25D10E8"/>
    <w:multiLevelType w:val="hybridMultilevel"/>
    <w:tmpl w:val="3BB84B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B336C81"/>
    <w:multiLevelType w:val="multilevel"/>
    <w:tmpl w:val="A4F27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F26630F"/>
    <w:multiLevelType w:val="multilevel"/>
    <w:tmpl w:val="E97823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5407BE4"/>
    <w:multiLevelType w:val="hybridMultilevel"/>
    <w:tmpl w:val="985204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C0234A1"/>
    <w:multiLevelType w:val="multilevel"/>
    <w:tmpl w:val="6242D8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36EE"/>
    <w:rsid w:val="000D0FDC"/>
    <w:rsid w:val="000E6BD3"/>
    <w:rsid w:val="000F53FE"/>
    <w:rsid w:val="0018152A"/>
    <w:rsid w:val="001E372E"/>
    <w:rsid w:val="00254803"/>
    <w:rsid w:val="002734DF"/>
    <w:rsid w:val="00277077"/>
    <w:rsid w:val="002D19EF"/>
    <w:rsid w:val="002E034A"/>
    <w:rsid w:val="00412FDA"/>
    <w:rsid w:val="004336EE"/>
    <w:rsid w:val="00440630"/>
    <w:rsid w:val="00446698"/>
    <w:rsid w:val="004A5C84"/>
    <w:rsid w:val="005373BF"/>
    <w:rsid w:val="00554F50"/>
    <w:rsid w:val="006A1BD5"/>
    <w:rsid w:val="00771A7C"/>
    <w:rsid w:val="00773569"/>
    <w:rsid w:val="00776497"/>
    <w:rsid w:val="0078125B"/>
    <w:rsid w:val="008F585E"/>
    <w:rsid w:val="00A2418B"/>
    <w:rsid w:val="00A2637C"/>
    <w:rsid w:val="00A83281"/>
    <w:rsid w:val="00AD3494"/>
    <w:rsid w:val="00B10510"/>
    <w:rsid w:val="00B213ED"/>
    <w:rsid w:val="00B30FC4"/>
    <w:rsid w:val="00B343D6"/>
    <w:rsid w:val="00BC2461"/>
    <w:rsid w:val="00BD5847"/>
    <w:rsid w:val="00C304BE"/>
    <w:rsid w:val="00C61CA6"/>
    <w:rsid w:val="00C71CCB"/>
    <w:rsid w:val="00CB0F60"/>
    <w:rsid w:val="00CE0C31"/>
    <w:rsid w:val="00CF08C1"/>
    <w:rsid w:val="00D74A25"/>
    <w:rsid w:val="00DF0EFB"/>
    <w:rsid w:val="00E3332B"/>
    <w:rsid w:val="00E54680"/>
    <w:rsid w:val="00E74F40"/>
    <w:rsid w:val="00F3643A"/>
    <w:rsid w:val="00F43F5A"/>
    <w:rsid w:val="00F52D12"/>
    <w:rsid w:val="00F71A4C"/>
    <w:rsid w:val="00F84471"/>
    <w:rsid w:val="00FB59EC"/>
    <w:rsid w:val="00FF3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6E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D19EF"/>
    <w:pPr>
      <w:ind w:left="720"/>
      <w:contextualSpacing/>
    </w:pPr>
  </w:style>
  <w:style w:type="paragraph" w:styleId="NoSpacing">
    <w:name w:val="No Spacing"/>
    <w:uiPriority w:val="99"/>
    <w:qFormat/>
    <w:rsid w:val="00CE0C31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12F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53FE"/>
    <w:rPr>
      <w:rFonts w:ascii="Times New Roman" w:hAnsi="Times New Roman" w:cs="Times New Roman"/>
      <w:sz w:val="2"/>
    </w:rPr>
  </w:style>
  <w:style w:type="paragraph" w:customStyle="1" w:styleId="consplustitle">
    <w:name w:val="consplustitle"/>
    <w:basedOn w:val="Normal"/>
    <w:uiPriority w:val="99"/>
    <w:rsid w:val="002734DF"/>
    <w:pPr>
      <w:spacing w:before="240" w:after="240"/>
    </w:pPr>
    <w:rPr>
      <w:rFonts w:eastAsia="Calibri"/>
    </w:rPr>
  </w:style>
  <w:style w:type="paragraph" w:styleId="NormalWeb">
    <w:name w:val="Normal (Web)"/>
    <w:basedOn w:val="Normal"/>
    <w:uiPriority w:val="99"/>
    <w:rsid w:val="002734DF"/>
    <w:pPr>
      <w:spacing w:before="240" w:after="240"/>
    </w:pPr>
    <w:rPr>
      <w:rFonts w:eastAsia="Calibri"/>
    </w:rPr>
  </w:style>
  <w:style w:type="paragraph" w:customStyle="1" w:styleId="ConsNormal">
    <w:name w:val="ConsNormal"/>
    <w:uiPriority w:val="99"/>
    <w:rsid w:val="002734D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2734D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rsid w:val="002734DF"/>
    <w:rPr>
      <w:rFonts w:cs="Times New Roman"/>
      <w:color w:val="0000FF"/>
      <w:u w:val="single"/>
    </w:rPr>
  </w:style>
  <w:style w:type="character" w:styleId="FootnoteReference">
    <w:name w:val="footnote reference"/>
    <w:basedOn w:val="DefaultParagraphFont"/>
    <w:uiPriority w:val="99"/>
    <w:rsid w:val="002734DF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2734DF"/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25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hernorechka.iskitim-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307</TotalTime>
  <Pages>6</Pages>
  <Words>1616</Words>
  <Characters>9217</Characters>
  <Application>Microsoft Office Outlook</Application>
  <DocSecurity>0</DocSecurity>
  <Lines>0</Lines>
  <Paragraphs>0</Paragraphs>
  <ScaleCrop>false</ScaleCrop>
  <Company>WolfishLair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ком</cp:lastModifiedBy>
  <cp:revision>15</cp:revision>
  <cp:lastPrinted>2013-04-22T03:17:00Z</cp:lastPrinted>
  <dcterms:created xsi:type="dcterms:W3CDTF">2013-03-18T08:22:00Z</dcterms:created>
  <dcterms:modified xsi:type="dcterms:W3CDTF">2013-04-22T03:23:00Z</dcterms:modified>
</cp:coreProperties>
</file>