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26" w:rsidRPr="00E54680" w:rsidRDefault="00E24A26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СОВЕТ ДЕПУТАТОВ ЧЕРНОРЕЧЕНСКОГО СЕЛЬСОВЕТА </w:t>
      </w:r>
    </w:p>
    <w:p w:rsidR="00E24A26" w:rsidRPr="00E54680" w:rsidRDefault="00E24A26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ИСКИТИМСКОГО РАЙОНА НОВОСИБИРСКОЙ ОБЛАСТИ </w:t>
      </w:r>
    </w:p>
    <w:p w:rsidR="00E24A26" w:rsidRPr="00E54680" w:rsidRDefault="00E24A26" w:rsidP="00773569">
      <w:pPr>
        <w:jc w:val="center"/>
        <w:rPr>
          <w:i/>
          <w:sz w:val="28"/>
          <w:szCs w:val="28"/>
        </w:rPr>
      </w:pPr>
      <w:r w:rsidRPr="00E54680">
        <w:rPr>
          <w:i/>
          <w:sz w:val="28"/>
          <w:szCs w:val="28"/>
        </w:rPr>
        <w:t>Четвертого созыва</w:t>
      </w:r>
    </w:p>
    <w:p w:rsidR="00E24A26" w:rsidRPr="00E54680" w:rsidRDefault="00E24A26" w:rsidP="00773569">
      <w:pPr>
        <w:jc w:val="center"/>
        <w:rPr>
          <w:i/>
          <w:sz w:val="28"/>
          <w:szCs w:val="28"/>
        </w:rPr>
      </w:pPr>
    </w:p>
    <w:p w:rsidR="00E24A26" w:rsidRPr="00E54680" w:rsidRDefault="00E24A26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РЕШЕНИЕ </w:t>
      </w:r>
    </w:p>
    <w:p w:rsidR="00E24A26" w:rsidRPr="00E54680" w:rsidRDefault="00E24A26" w:rsidP="00773569">
      <w:pPr>
        <w:jc w:val="center"/>
      </w:pPr>
      <w:r>
        <w:t>Сороковая</w:t>
      </w:r>
      <w:r w:rsidRPr="00E54680">
        <w:t xml:space="preserve"> </w:t>
      </w:r>
      <w:r>
        <w:t>вне</w:t>
      </w:r>
      <w:r w:rsidRPr="00E54680">
        <w:t>очередной сессии</w:t>
      </w:r>
    </w:p>
    <w:p w:rsidR="00E24A26" w:rsidRDefault="00E24A26" w:rsidP="004336EE">
      <w:pPr>
        <w:tabs>
          <w:tab w:val="left" w:pos="3435"/>
        </w:tabs>
        <w:jc w:val="center"/>
        <w:rPr>
          <w:sz w:val="22"/>
          <w:szCs w:val="22"/>
        </w:rPr>
      </w:pPr>
    </w:p>
    <w:p w:rsidR="00E24A26" w:rsidRDefault="00E24A26" w:rsidP="004336EE">
      <w:pPr>
        <w:tabs>
          <w:tab w:val="left" w:pos="3435"/>
        </w:tabs>
        <w:jc w:val="center"/>
        <w:rPr>
          <w:sz w:val="28"/>
          <w:szCs w:val="28"/>
        </w:rPr>
      </w:pPr>
    </w:p>
    <w:p w:rsidR="00E24A26" w:rsidRDefault="00E24A26" w:rsidP="004336E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от 18.04.2013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п.Чернореченский                                      №171</w:t>
      </w:r>
    </w:p>
    <w:p w:rsidR="00E24A26" w:rsidRDefault="00E24A26" w:rsidP="004336EE">
      <w:pPr>
        <w:tabs>
          <w:tab w:val="left" w:pos="2925"/>
        </w:tabs>
        <w:rPr>
          <w:sz w:val="28"/>
          <w:szCs w:val="28"/>
        </w:rPr>
      </w:pPr>
    </w:p>
    <w:p w:rsidR="00E24A26" w:rsidRDefault="00E24A26" w:rsidP="004336EE">
      <w:pPr>
        <w:tabs>
          <w:tab w:val="left" w:pos="2925"/>
        </w:tabs>
        <w:rPr>
          <w:sz w:val="28"/>
          <w:szCs w:val="28"/>
        </w:rPr>
      </w:pPr>
    </w:p>
    <w:p w:rsidR="00E24A26" w:rsidRDefault="00E24A26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О начале поливного сезона,</w:t>
      </w:r>
    </w:p>
    <w:p w:rsidR="00E24A26" w:rsidRPr="00FB59EC" w:rsidRDefault="00E24A26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нормативах на полив</w:t>
      </w:r>
    </w:p>
    <w:p w:rsidR="00E24A26" w:rsidRDefault="00E24A26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24A26" w:rsidRDefault="00E24A26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24A26" w:rsidRDefault="00E24A26" w:rsidP="005373BF">
      <w:pPr>
        <w:tabs>
          <w:tab w:val="left" w:pos="292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 и в связи с  наступлением поливного сезона Совет депутатов Чернореченского сельсовета</w:t>
      </w:r>
    </w:p>
    <w:p w:rsidR="00E24A26" w:rsidRDefault="00E24A26" w:rsidP="00FB59EC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24A26" w:rsidRDefault="00E24A26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на территории Чернореченского сельсовета поливной сезон с 15 мая 2013г. по 15 августа 2013г. с числом поливных дней 45.</w:t>
      </w:r>
    </w:p>
    <w:p w:rsidR="00E24A26" w:rsidRDefault="00E24A26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норматив холодной воды на 1 сотку из водопроводной сети – </w:t>
      </w:r>
      <w:smartTag w:uri="urn:schemas-microsoft-com:office:smarttags" w:element="metricconverter">
        <w:smartTagPr>
          <w:attr w:name="ProductID" w:val="250 литров"/>
        </w:smartTagPr>
        <w:r>
          <w:rPr>
            <w:sz w:val="28"/>
            <w:szCs w:val="28"/>
          </w:rPr>
          <w:t>250 литров</w:t>
        </w:r>
      </w:smartTag>
      <w:r>
        <w:rPr>
          <w:sz w:val="28"/>
          <w:szCs w:val="28"/>
        </w:rPr>
        <w:t xml:space="preserve"> в сутки на 1 поливную сотку.</w:t>
      </w:r>
    </w:p>
    <w:p w:rsidR="00E24A26" w:rsidRDefault="00E24A26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газете «Знаменка».</w:t>
      </w:r>
    </w:p>
    <w:p w:rsidR="00E24A26" w:rsidRDefault="00E24A26" w:rsidP="00FB59EC">
      <w:pPr>
        <w:tabs>
          <w:tab w:val="left" w:pos="2925"/>
        </w:tabs>
        <w:ind w:firstLine="540"/>
        <w:jc w:val="both"/>
        <w:rPr>
          <w:sz w:val="28"/>
          <w:szCs w:val="28"/>
        </w:rPr>
      </w:pPr>
    </w:p>
    <w:p w:rsidR="00E24A26" w:rsidRDefault="00E24A26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24A26" w:rsidRDefault="00E24A26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24A26" w:rsidRDefault="00E24A26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24A26" w:rsidRDefault="00E24A26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E24A26" w:rsidRPr="007204BA" w:rsidRDefault="00E24A26" w:rsidP="001D2922">
      <w:pPr>
        <w:jc w:val="both"/>
        <w:rPr>
          <w:sz w:val="28"/>
          <w:szCs w:val="28"/>
        </w:rPr>
      </w:pPr>
      <w:r w:rsidRPr="007204BA">
        <w:rPr>
          <w:sz w:val="28"/>
          <w:szCs w:val="28"/>
        </w:rPr>
        <w:t>Глава Чернореченского сельсовета                   Председатель Совета депутатов</w:t>
      </w:r>
    </w:p>
    <w:p w:rsidR="00E24A26" w:rsidRPr="007204BA" w:rsidRDefault="00E24A26" w:rsidP="001D2922">
      <w:pPr>
        <w:jc w:val="both"/>
        <w:rPr>
          <w:sz w:val="28"/>
          <w:szCs w:val="28"/>
        </w:rPr>
      </w:pPr>
      <w:r w:rsidRPr="007204BA">
        <w:rPr>
          <w:sz w:val="28"/>
          <w:szCs w:val="28"/>
        </w:rPr>
        <w:t>________________ Л.В. Хамрачев                     _______________ С.С. Гридин</w:t>
      </w:r>
    </w:p>
    <w:p w:rsidR="00E24A26" w:rsidRDefault="00E24A26" w:rsidP="001D2922">
      <w:pPr>
        <w:tabs>
          <w:tab w:val="left" w:pos="2925"/>
        </w:tabs>
        <w:jc w:val="both"/>
      </w:pPr>
    </w:p>
    <w:p w:rsidR="00E24A26" w:rsidRDefault="00E24A26" w:rsidP="00FB59EC">
      <w:pPr>
        <w:jc w:val="both"/>
      </w:pPr>
    </w:p>
    <w:sectPr w:rsidR="00E24A26" w:rsidSect="00B30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A26" w:rsidRDefault="00E24A26">
      <w:r>
        <w:separator/>
      </w:r>
    </w:p>
  </w:endnote>
  <w:endnote w:type="continuationSeparator" w:id="0">
    <w:p w:rsidR="00E24A26" w:rsidRDefault="00E24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A26" w:rsidRDefault="00E24A26">
      <w:r>
        <w:separator/>
      </w:r>
    </w:p>
  </w:footnote>
  <w:footnote w:type="continuationSeparator" w:id="0">
    <w:p w:rsidR="00E24A26" w:rsidRDefault="00E24A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F20"/>
    <w:multiLevelType w:val="hybridMultilevel"/>
    <w:tmpl w:val="F1CA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4A5935"/>
    <w:multiLevelType w:val="hybridMultilevel"/>
    <w:tmpl w:val="71D8EC08"/>
    <w:lvl w:ilvl="0" w:tplc="80828A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9EB5987"/>
    <w:multiLevelType w:val="hybridMultilevel"/>
    <w:tmpl w:val="00088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5D10E8"/>
    <w:multiLevelType w:val="hybridMultilevel"/>
    <w:tmpl w:val="3BB8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336C81"/>
    <w:multiLevelType w:val="multilevel"/>
    <w:tmpl w:val="A4F27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26630F"/>
    <w:multiLevelType w:val="multilevel"/>
    <w:tmpl w:val="E9782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5407BE4"/>
    <w:multiLevelType w:val="hybridMultilevel"/>
    <w:tmpl w:val="98520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0234A1"/>
    <w:multiLevelType w:val="multilevel"/>
    <w:tmpl w:val="6242D8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6EE"/>
    <w:rsid w:val="0003525E"/>
    <w:rsid w:val="00046F1F"/>
    <w:rsid w:val="000D0FDC"/>
    <w:rsid w:val="000E6BD3"/>
    <w:rsid w:val="000F53FE"/>
    <w:rsid w:val="00152A17"/>
    <w:rsid w:val="0018152A"/>
    <w:rsid w:val="001D2922"/>
    <w:rsid w:val="001E372E"/>
    <w:rsid w:val="00254803"/>
    <w:rsid w:val="002734DF"/>
    <w:rsid w:val="00277077"/>
    <w:rsid w:val="002D19EF"/>
    <w:rsid w:val="002E034A"/>
    <w:rsid w:val="003D6CBF"/>
    <w:rsid w:val="00412FDA"/>
    <w:rsid w:val="004336EE"/>
    <w:rsid w:val="00440630"/>
    <w:rsid w:val="00446698"/>
    <w:rsid w:val="004A5C84"/>
    <w:rsid w:val="005373BF"/>
    <w:rsid w:val="00554F50"/>
    <w:rsid w:val="00652CBE"/>
    <w:rsid w:val="006A1BD5"/>
    <w:rsid w:val="007204BA"/>
    <w:rsid w:val="00771A7C"/>
    <w:rsid w:val="00773569"/>
    <w:rsid w:val="00776497"/>
    <w:rsid w:val="0078125B"/>
    <w:rsid w:val="00883BCB"/>
    <w:rsid w:val="008F585E"/>
    <w:rsid w:val="009370C4"/>
    <w:rsid w:val="0097542D"/>
    <w:rsid w:val="00A2418B"/>
    <w:rsid w:val="00A2637C"/>
    <w:rsid w:val="00A83281"/>
    <w:rsid w:val="00AD3494"/>
    <w:rsid w:val="00B10510"/>
    <w:rsid w:val="00B213ED"/>
    <w:rsid w:val="00B30FC4"/>
    <w:rsid w:val="00B343D6"/>
    <w:rsid w:val="00B973C3"/>
    <w:rsid w:val="00BC2461"/>
    <w:rsid w:val="00BD5847"/>
    <w:rsid w:val="00C304BE"/>
    <w:rsid w:val="00C61CA6"/>
    <w:rsid w:val="00C71CCB"/>
    <w:rsid w:val="00CB0F60"/>
    <w:rsid w:val="00CE0C31"/>
    <w:rsid w:val="00CF08C1"/>
    <w:rsid w:val="00D74A25"/>
    <w:rsid w:val="00DB245B"/>
    <w:rsid w:val="00DF0EFB"/>
    <w:rsid w:val="00E24A26"/>
    <w:rsid w:val="00E3332B"/>
    <w:rsid w:val="00E54680"/>
    <w:rsid w:val="00E74F40"/>
    <w:rsid w:val="00F3643A"/>
    <w:rsid w:val="00F43F5A"/>
    <w:rsid w:val="00F52D12"/>
    <w:rsid w:val="00F71A4C"/>
    <w:rsid w:val="00F84471"/>
    <w:rsid w:val="00FB59EC"/>
    <w:rsid w:val="00FF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6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19EF"/>
    <w:pPr>
      <w:ind w:left="720"/>
      <w:contextualSpacing/>
    </w:pPr>
  </w:style>
  <w:style w:type="paragraph" w:styleId="NoSpacing">
    <w:name w:val="No Spacing"/>
    <w:uiPriority w:val="99"/>
    <w:qFormat/>
    <w:rsid w:val="00CE0C31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12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3FE"/>
    <w:rPr>
      <w:rFonts w:ascii="Times New Roman" w:hAnsi="Times New Roman" w:cs="Times New Roman"/>
      <w:sz w:val="2"/>
    </w:rPr>
  </w:style>
  <w:style w:type="paragraph" w:customStyle="1" w:styleId="consplustitle">
    <w:name w:val="consplustitle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styleId="NormalWeb">
    <w:name w:val="Normal (Web)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customStyle="1" w:styleId="ConsNormal">
    <w:name w:val="ConsNormal"/>
    <w:uiPriority w:val="99"/>
    <w:rsid w:val="002734D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34D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2734DF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2734D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734DF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3525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0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1</Pages>
  <Words>139</Words>
  <Characters>797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18</cp:revision>
  <cp:lastPrinted>2013-04-29T06:56:00Z</cp:lastPrinted>
  <dcterms:created xsi:type="dcterms:W3CDTF">2013-03-18T08:22:00Z</dcterms:created>
  <dcterms:modified xsi:type="dcterms:W3CDTF">2013-04-29T06:56:00Z</dcterms:modified>
</cp:coreProperties>
</file>