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0E" w:rsidRDefault="005D720E" w:rsidP="00BE5C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ЧЕРНОРЕЧЕНСКОГО СЕЛЬСОВЕТА </w:t>
      </w:r>
    </w:p>
    <w:p w:rsidR="005D720E" w:rsidRDefault="005D720E" w:rsidP="00BE5C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ИСКИТИМСКОГО РАЙОНА НОВОСИБИРСКОЙ ОБЛАСТИ </w:t>
      </w:r>
    </w:p>
    <w:p w:rsidR="005D720E" w:rsidRPr="0051787B" w:rsidRDefault="005D720E" w:rsidP="00BE5C4F">
      <w:pPr>
        <w:jc w:val="center"/>
        <w:rPr>
          <w:i/>
          <w:sz w:val="20"/>
          <w:szCs w:val="20"/>
        </w:rPr>
      </w:pPr>
      <w:r w:rsidRPr="0051787B">
        <w:rPr>
          <w:i/>
          <w:sz w:val="20"/>
          <w:szCs w:val="20"/>
        </w:rPr>
        <w:t>ЧЕТВЕРТОГО СОЗЫВА</w:t>
      </w:r>
    </w:p>
    <w:p w:rsidR="005D720E" w:rsidRDefault="005D720E" w:rsidP="00BE5C4F">
      <w:pPr>
        <w:jc w:val="center"/>
        <w:rPr>
          <w:i/>
          <w:sz w:val="28"/>
          <w:szCs w:val="28"/>
        </w:rPr>
      </w:pPr>
    </w:p>
    <w:p w:rsidR="005D720E" w:rsidRDefault="005D720E" w:rsidP="00BE5C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D720E" w:rsidRDefault="005D720E" w:rsidP="00BE5C4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Сороковой внеочередной сессии</w:t>
      </w:r>
    </w:p>
    <w:p w:rsidR="005D720E" w:rsidRDefault="005D720E" w:rsidP="00BE5C4F">
      <w:pPr>
        <w:jc w:val="center"/>
        <w:rPr>
          <w:sz w:val="28"/>
          <w:szCs w:val="28"/>
        </w:rPr>
      </w:pPr>
    </w:p>
    <w:p w:rsidR="005D720E" w:rsidRDefault="005D720E" w:rsidP="00BE5C4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18.04.2013                          п. Чернореченский                                     № 172</w:t>
      </w:r>
    </w:p>
    <w:p w:rsidR="005D720E" w:rsidRDefault="005D720E" w:rsidP="00BE5C4F">
      <w:pPr>
        <w:pStyle w:val="BodyText"/>
      </w:pPr>
    </w:p>
    <w:p w:rsidR="005D720E" w:rsidRPr="00C87800" w:rsidRDefault="005D720E" w:rsidP="00383ACF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  <w:r w:rsidRPr="00C87800">
        <w:rPr>
          <w:rFonts w:ascii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C87800">
        <w:rPr>
          <w:rFonts w:ascii="Times New Roman" w:hAnsi="Times New Roman"/>
          <w:sz w:val="28"/>
          <w:szCs w:val="28"/>
          <w:lang w:eastAsia="ru-RU"/>
        </w:rPr>
        <w:t>оложении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«О</w:t>
      </w:r>
      <w:r w:rsidRPr="00C87800">
        <w:rPr>
          <w:rFonts w:ascii="Times New Roman" w:hAnsi="Times New Roman"/>
          <w:sz w:val="28"/>
          <w:szCs w:val="28"/>
          <w:lang w:eastAsia="ru-RU"/>
        </w:rPr>
        <w:t xml:space="preserve"> периодическом </w:t>
      </w:r>
    </w:p>
    <w:p w:rsidR="005D720E" w:rsidRPr="00C87800" w:rsidRDefault="005D720E" w:rsidP="00383ACF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  <w:r w:rsidRPr="00C87800">
        <w:rPr>
          <w:rFonts w:ascii="Times New Roman" w:hAnsi="Times New Roman"/>
          <w:sz w:val="28"/>
          <w:szCs w:val="28"/>
          <w:lang w:eastAsia="ru-RU"/>
        </w:rPr>
        <w:t>печатном издании Чернореченского</w:t>
      </w:r>
    </w:p>
    <w:p w:rsidR="005D720E" w:rsidRPr="00C87800" w:rsidRDefault="005D720E" w:rsidP="00383ACF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  <w:r w:rsidRPr="00C87800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:rsidR="005D720E" w:rsidRDefault="005D720E" w:rsidP="00383ACF">
      <w:pPr>
        <w:pStyle w:val="NoSpacing"/>
        <w:jc w:val="both"/>
      </w:pPr>
    </w:p>
    <w:p w:rsidR="005D720E" w:rsidRDefault="005D720E" w:rsidP="00383ACF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законом «Об общих принципах организации местного самоуправления в Российской Федерации», Законом Российской Федерации «О средствах массовой информации», руководствуясь Уставом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 Совет депутатов</w:t>
      </w:r>
    </w:p>
    <w:p w:rsidR="005D720E" w:rsidRDefault="005D720E" w:rsidP="00BE5C4F">
      <w:pPr>
        <w:pStyle w:val="BodyText"/>
        <w:ind w:firstLine="720"/>
        <w:jc w:val="both"/>
        <w:rPr>
          <w:b w:val="0"/>
        </w:rPr>
      </w:pPr>
      <w:r>
        <w:t>РЕШИЛ</w:t>
      </w:r>
      <w:r>
        <w:rPr>
          <w:b w:val="0"/>
        </w:rPr>
        <w:t>:</w:t>
      </w:r>
    </w:p>
    <w:p w:rsidR="005D720E" w:rsidRPr="00383ACF" w:rsidRDefault="005D720E" w:rsidP="00383AC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383ACF">
        <w:rPr>
          <w:rFonts w:ascii="Times New Roman" w:hAnsi="Times New Roman"/>
          <w:sz w:val="28"/>
          <w:szCs w:val="28"/>
        </w:rPr>
        <w:t>1. Учредить периодическое печатное издание «Бюллетень органов местного самоуправления Чернореченского сельсовета».</w:t>
      </w:r>
    </w:p>
    <w:p w:rsidR="005D720E" w:rsidRPr="00383ACF" w:rsidRDefault="005D720E" w:rsidP="00383AC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383ACF">
        <w:rPr>
          <w:rFonts w:ascii="Times New Roman" w:hAnsi="Times New Roman"/>
          <w:sz w:val="28"/>
          <w:szCs w:val="28"/>
        </w:rPr>
        <w:t>2. Принять Положение о периодическом печатном издании «Бюллетень органов местного самоуправления Чернореченского сельсовета» согласно приложению.</w:t>
      </w:r>
    </w:p>
    <w:p w:rsidR="005D720E" w:rsidRPr="00383ACF" w:rsidRDefault="005D720E" w:rsidP="00383AC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383ACF">
        <w:rPr>
          <w:rFonts w:ascii="Times New Roman" w:hAnsi="Times New Roman"/>
          <w:sz w:val="28"/>
          <w:szCs w:val="28"/>
        </w:rPr>
        <w:t>3. Настоящее решение опубликовать в газете «Знаменка».</w:t>
      </w:r>
    </w:p>
    <w:p w:rsidR="005D720E" w:rsidRPr="00383ACF" w:rsidRDefault="005D720E" w:rsidP="00383ACF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5D720E" w:rsidRDefault="005D720E" w:rsidP="00BE5C4F">
      <w:pPr>
        <w:pStyle w:val="BodyText"/>
        <w:ind w:firstLine="720"/>
        <w:jc w:val="both"/>
        <w:rPr>
          <w:b w:val="0"/>
        </w:rPr>
      </w:pPr>
    </w:p>
    <w:p w:rsidR="005D720E" w:rsidRDefault="005D720E" w:rsidP="00BE5C4F">
      <w:pPr>
        <w:pStyle w:val="BodyText"/>
        <w:ind w:firstLine="720"/>
        <w:jc w:val="both"/>
        <w:rPr>
          <w:b w:val="0"/>
        </w:rPr>
      </w:pPr>
    </w:p>
    <w:p w:rsidR="005D720E" w:rsidRDefault="005D720E" w:rsidP="00BE5C4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Чернореченского сельсовета                   Председатель Совета депутатов</w:t>
      </w:r>
    </w:p>
    <w:p w:rsidR="005D720E" w:rsidRDefault="005D720E" w:rsidP="00BE5C4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 Л.В. Хамрачев                     _______________ С.С. Гридин</w:t>
      </w:r>
    </w:p>
    <w:p w:rsidR="005D720E" w:rsidRDefault="005D720E" w:rsidP="00BE5C4F">
      <w:pPr>
        <w:pStyle w:val="BodyText"/>
        <w:jc w:val="both"/>
      </w:pPr>
    </w:p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Default="005D720E"/>
    <w:p w:rsidR="005D720E" w:rsidRPr="007204BA" w:rsidRDefault="005D720E" w:rsidP="007F1A28">
      <w:pPr>
        <w:jc w:val="right"/>
        <w:rPr>
          <w:sz w:val="28"/>
          <w:szCs w:val="28"/>
        </w:rPr>
      </w:pPr>
      <w:r w:rsidRPr="007204BA">
        <w:rPr>
          <w:sz w:val="28"/>
          <w:szCs w:val="28"/>
        </w:rPr>
        <w:t>Приложение № 1</w:t>
      </w:r>
    </w:p>
    <w:p w:rsidR="005D720E" w:rsidRPr="007204BA" w:rsidRDefault="005D720E" w:rsidP="007F1A28">
      <w:pPr>
        <w:jc w:val="right"/>
        <w:rPr>
          <w:sz w:val="28"/>
          <w:szCs w:val="28"/>
        </w:rPr>
      </w:pPr>
      <w:r w:rsidRPr="007204BA">
        <w:rPr>
          <w:sz w:val="28"/>
          <w:szCs w:val="28"/>
        </w:rPr>
        <w:t>к решению сессии Совета депутатов</w:t>
      </w:r>
    </w:p>
    <w:p w:rsidR="005D720E" w:rsidRPr="007204BA" w:rsidRDefault="005D720E" w:rsidP="007F1A28">
      <w:pPr>
        <w:jc w:val="right"/>
        <w:rPr>
          <w:sz w:val="28"/>
          <w:szCs w:val="28"/>
        </w:rPr>
      </w:pPr>
      <w:r w:rsidRPr="007204BA">
        <w:rPr>
          <w:sz w:val="28"/>
          <w:szCs w:val="28"/>
        </w:rPr>
        <w:t>Чернореченского сельсовета</w:t>
      </w:r>
    </w:p>
    <w:p w:rsidR="005D720E" w:rsidRPr="007204BA" w:rsidRDefault="005D720E" w:rsidP="007F1A28">
      <w:pPr>
        <w:jc w:val="right"/>
        <w:rPr>
          <w:sz w:val="28"/>
          <w:szCs w:val="28"/>
        </w:rPr>
      </w:pPr>
      <w:r w:rsidRPr="007204BA">
        <w:rPr>
          <w:sz w:val="28"/>
          <w:szCs w:val="28"/>
        </w:rPr>
        <w:t>Искитимского района</w:t>
      </w:r>
    </w:p>
    <w:p w:rsidR="005D720E" w:rsidRPr="007204BA" w:rsidRDefault="005D720E" w:rsidP="007F1A28">
      <w:pPr>
        <w:jc w:val="right"/>
        <w:rPr>
          <w:sz w:val="28"/>
          <w:szCs w:val="28"/>
        </w:rPr>
      </w:pPr>
      <w:r w:rsidRPr="007204BA">
        <w:rPr>
          <w:sz w:val="28"/>
          <w:szCs w:val="28"/>
        </w:rPr>
        <w:t>Новосибирской области</w:t>
      </w:r>
    </w:p>
    <w:p w:rsidR="005D720E" w:rsidRPr="007204BA" w:rsidRDefault="005D720E" w:rsidP="007F1A28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18.04.</w:t>
      </w:r>
      <w:r w:rsidRPr="007204BA">
        <w:rPr>
          <w:sz w:val="28"/>
          <w:szCs w:val="28"/>
        </w:rPr>
        <w:t>2013 №</w:t>
      </w:r>
      <w:r>
        <w:rPr>
          <w:sz w:val="28"/>
          <w:szCs w:val="28"/>
        </w:rPr>
        <w:t xml:space="preserve"> 172</w:t>
      </w:r>
    </w:p>
    <w:p w:rsidR="005D720E" w:rsidRPr="007204BA" w:rsidRDefault="005D720E" w:rsidP="007F1A28">
      <w:pPr>
        <w:jc w:val="right"/>
        <w:rPr>
          <w:sz w:val="28"/>
          <w:szCs w:val="28"/>
        </w:rPr>
      </w:pPr>
    </w:p>
    <w:p w:rsidR="005D720E" w:rsidRDefault="005D720E" w:rsidP="007F1A28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D720E" w:rsidRPr="00CE16F5" w:rsidRDefault="005D720E" w:rsidP="007F1A28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16F5">
        <w:rPr>
          <w:rFonts w:ascii="Times New Roman" w:hAnsi="Times New Roman"/>
          <w:b/>
          <w:sz w:val="28"/>
          <w:szCs w:val="28"/>
          <w:lang w:eastAsia="ru-RU"/>
        </w:rPr>
        <w:t>П О Л О Ж Е Н И Е</w:t>
      </w:r>
    </w:p>
    <w:p w:rsidR="005D720E" w:rsidRPr="00CE16F5" w:rsidRDefault="005D720E" w:rsidP="007F1A28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16F5">
        <w:rPr>
          <w:rFonts w:ascii="Times New Roman" w:hAnsi="Times New Roman"/>
          <w:b/>
          <w:sz w:val="28"/>
          <w:szCs w:val="28"/>
          <w:lang w:eastAsia="ru-RU"/>
        </w:rPr>
        <w:t>О ПЕРЕИОДИЧЕСКОМ ПЕЧАТНОМ ИЗДАНИИ «БЮЛЛЕТЕНЬ ОРГАНОВ МЕСТНОГО САМОУПРАВЛЕНИЯ</w:t>
      </w:r>
    </w:p>
    <w:p w:rsidR="005D720E" w:rsidRPr="00CE16F5" w:rsidRDefault="005D720E" w:rsidP="007F1A28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ЧЕРНОРЕЧЕНСКОГО </w:t>
      </w:r>
      <w:r w:rsidRPr="00CE16F5">
        <w:rPr>
          <w:rFonts w:ascii="Times New Roman" w:hAnsi="Times New Roman"/>
          <w:b/>
          <w:sz w:val="28"/>
          <w:szCs w:val="28"/>
          <w:lang w:eastAsia="ru-RU"/>
        </w:rPr>
        <w:t>СЕЛЬСОВЕТА»</w:t>
      </w:r>
    </w:p>
    <w:p w:rsidR="005D720E" w:rsidRDefault="005D720E" w:rsidP="001C3AC7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D720E" w:rsidRPr="00CE16F5" w:rsidRDefault="005D720E" w:rsidP="001C3AC7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1.Общее положения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1.1. «Бюллетень органов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 (далее по тексту – «Бюллетень» является официальным периодическим печатным изданием органов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1.2. «Бюллетень» издается в целях обеспечения правовой информированности организаций, населения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 о деятельности органов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Pr="00CE16F5">
        <w:rPr>
          <w:rFonts w:ascii="Times New Roman" w:hAnsi="Times New Roman"/>
          <w:sz w:val="28"/>
          <w:szCs w:val="28"/>
          <w:lang w:eastAsia="ru-RU"/>
        </w:rPr>
        <w:t>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1.3. Соучредителями «Бюллетеня» является администрация </w:t>
      </w:r>
      <w:r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сельсовета и Совет депутатов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1.4. В «Бюллетене» издаются: муниципальные правовые акты </w:t>
      </w:r>
      <w:r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сельсовета, подлежащие опубликованию, иные официальные сообщения и материалы органов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1.5. В «Бюллетене» публикуются материалы, не содержащие сведения, не составляющие государственную тайну.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2. Порядок формирования, издания и распространения «Бюллетеня».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2.1. Бюллетень состоит из трех разделов: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В первом разделе публикуются решения Совета депутатов;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Во втором – правовые акты главы муниципального образования (Главы администрации), иных органов местного самоуправления и должностных лиц;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В третьем – иные официальные сообщения и материалы органов местного самоуправления.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2.2. Полномочия редакции при формировании, издании и распространении «Бюллетеня» выполняет администрация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2.3. Для утверждения планов издания «Бюллетеня», рассмотрев сметы расходования на издание и распространение «Бюллетеня», создается редакционный совет «Бюллетеня» (далее по тексту 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16F5">
        <w:rPr>
          <w:rFonts w:ascii="Times New Roman" w:hAnsi="Times New Roman"/>
          <w:sz w:val="28"/>
          <w:szCs w:val="28"/>
          <w:lang w:eastAsia="ru-RU"/>
        </w:rPr>
        <w:t>Редакционный совет).</w:t>
      </w:r>
    </w:p>
    <w:p w:rsidR="005D720E" w:rsidRPr="00CE16F5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Редакционный совет состоит из председателя и четырех членов совета: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0A8">
        <w:rPr>
          <w:rFonts w:ascii="Times New Roman" w:hAnsi="Times New Roman"/>
          <w:b/>
          <w:sz w:val="28"/>
          <w:szCs w:val="28"/>
          <w:lang w:eastAsia="ru-RU"/>
        </w:rPr>
        <w:t>Двух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депутатов Совета депутатов </w:t>
      </w:r>
      <w:r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Pr="00CE16F5">
        <w:rPr>
          <w:rFonts w:ascii="Times New Roman" w:hAnsi="Times New Roman"/>
          <w:sz w:val="28"/>
          <w:szCs w:val="28"/>
          <w:lang w:eastAsia="ru-RU"/>
        </w:rPr>
        <w:t>сельсовета, кандидатуры которых определяются решением Совета;</w:t>
      </w:r>
    </w:p>
    <w:p w:rsidR="005D720E" w:rsidRPr="00CE16F5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00A8">
        <w:rPr>
          <w:rFonts w:ascii="Times New Roman" w:hAnsi="Times New Roman"/>
          <w:b/>
          <w:sz w:val="28"/>
          <w:szCs w:val="28"/>
          <w:lang w:eastAsia="ru-RU"/>
        </w:rPr>
        <w:t xml:space="preserve">Двух 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представителей администрации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5D720E" w:rsidRPr="00CE16F5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Состав редакционного Совета утверждается Советом депутатов </w:t>
      </w:r>
      <w:r>
        <w:rPr>
          <w:rFonts w:ascii="Times New Roman" w:hAnsi="Times New Roman"/>
          <w:sz w:val="28"/>
          <w:szCs w:val="28"/>
          <w:lang w:eastAsia="ru-RU"/>
        </w:rPr>
        <w:t xml:space="preserve">Чернореченского </w:t>
      </w:r>
      <w:r w:rsidRPr="00CE16F5">
        <w:rPr>
          <w:rFonts w:ascii="Times New Roman" w:hAnsi="Times New Roman"/>
          <w:sz w:val="28"/>
          <w:szCs w:val="28"/>
          <w:lang w:eastAsia="ru-RU"/>
        </w:rPr>
        <w:t>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720E" w:rsidRPr="007D00A8" w:rsidRDefault="005D720E" w:rsidP="007F1A28">
      <w:pPr>
        <w:pStyle w:val="NoSpacing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00A8">
        <w:rPr>
          <w:rFonts w:ascii="Times New Roman" w:hAnsi="Times New Roman"/>
          <w:b/>
          <w:sz w:val="28"/>
          <w:szCs w:val="28"/>
          <w:lang w:eastAsia="ru-RU"/>
        </w:rPr>
        <w:t>Примечание. Настоящий пункт является обязательным.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2.4. Заседания редакционного совета созывается его представителем по мере необходимости. Заседание Редакционного совета является правомочным при участии не менее половины членов 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>Решения Редакционного совета принимаются большинством голосов членов Редакционного совета, присутствующих на заседании и оформляются протоколом.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2.5. «Бюллетень» выпускается по мере принятия указанных в пункте 1.4.настоящего Положения муниципальных правовых актов и подготовки официальных сообщений и материалов органов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 Но реже одного раза в месяц.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2.6. Тираж «Бюллетеня» определяется Редакционным советом и составляет не менее </w:t>
      </w:r>
      <w:r w:rsidRPr="007D00A8">
        <w:rPr>
          <w:rFonts w:ascii="Times New Roman" w:hAnsi="Times New Roman"/>
          <w:b/>
          <w:sz w:val="28"/>
          <w:szCs w:val="28"/>
          <w:lang w:eastAsia="ru-RU"/>
        </w:rPr>
        <w:t>10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экземпляров.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2.7. Возможность ознакомления граждан с «Бюллетенем» обеспечивается в администрации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сельсовета, иных местах: библиотека, школа, </w:t>
      </w:r>
      <w:r w:rsidRPr="007D00A8">
        <w:rPr>
          <w:rFonts w:ascii="Times New Roman" w:hAnsi="Times New Roman"/>
          <w:b/>
          <w:sz w:val="28"/>
          <w:szCs w:val="28"/>
          <w:lang w:eastAsia="ru-RU"/>
        </w:rPr>
        <w:t xml:space="preserve">помещение администрации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Чернореченского </w:t>
      </w:r>
      <w:r w:rsidRPr="007D00A8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  <w:r w:rsidRPr="00CE16F5">
        <w:rPr>
          <w:rFonts w:ascii="Times New Roman" w:hAnsi="Times New Roman"/>
          <w:sz w:val="28"/>
          <w:szCs w:val="28"/>
          <w:lang w:eastAsia="ru-RU"/>
        </w:rPr>
        <w:t>.</w:t>
      </w:r>
    </w:p>
    <w:p w:rsidR="005D720E" w:rsidRPr="00CE16F5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16F5">
        <w:rPr>
          <w:rFonts w:ascii="Times New Roman" w:hAnsi="Times New Roman"/>
          <w:sz w:val="28"/>
          <w:szCs w:val="28"/>
          <w:lang w:eastAsia="ru-RU"/>
        </w:rPr>
        <w:t xml:space="preserve">2.8. Финансирование издания, материально-техническое обеспечение процесса издания и распространение «Бюллетеня» осуществляется за счет средств местного бюджета </w:t>
      </w:r>
      <w:r>
        <w:rPr>
          <w:rFonts w:ascii="Times New Roman" w:hAnsi="Times New Roman"/>
          <w:sz w:val="28"/>
          <w:szCs w:val="28"/>
          <w:lang w:eastAsia="ru-RU"/>
        </w:rPr>
        <w:t>Чернореченского</w:t>
      </w:r>
      <w:r w:rsidRPr="00CE16F5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720E" w:rsidRDefault="005D720E" w:rsidP="007F1A28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720E" w:rsidRDefault="005D720E" w:rsidP="007F1A28">
      <w:pPr>
        <w:jc w:val="both"/>
      </w:pPr>
    </w:p>
    <w:sectPr w:rsidR="005D720E" w:rsidSect="00FC7DAE">
      <w:pgSz w:w="11906" w:h="16838"/>
      <w:pgMar w:top="1134" w:right="70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C4F"/>
    <w:rsid w:val="000A787A"/>
    <w:rsid w:val="000D3FE1"/>
    <w:rsid w:val="001161F4"/>
    <w:rsid w:val="001C3AC7"/>
    <w:rsid w:val="00256512"/>
    <w:rsid w:val="00383ACF"/>
    <w:rsid w:val="004345CF"/>
    <w:rsid w:val="0051787B"/>
    <w:rsid w:val="005D720E"/>
    <w:rsid w:val="007204BA"/>
    <w:rsid w:val="007A749F"/>
    <w:rsid w:val="007D00A8"/>
    <w:rsid w:val="007F1A28"/>
    <w:rsid w:val="009058FB"/>
    <w:rsid w:val="009359C4"/>
    <w:rsid w:val="00AC4958"/>
    <w:rsid w:val="00AF3DA9"/>
    <w:rsid w:val="00BE5C4F"/>
    <w:rsid w:val="00C87800"/>
    <w:rsid w:val="00CE16F5"/>
    <w:rsid w:val="00DA3BF8"/>
    <w:rsid w:val="00FC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C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BE5C4F"/>
    <w:pPr>
      <w:jc w:val="center"/>
    </w:pPr>
    <w:rPr>
      <w:b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E5C4F"/>
    <w:rPr>
      <w:rFonts w:ascii="Times New Roman" w:hAnsi="Times New Roman" w:cs="Times New Roman"/>
      <w:b/>
      <w:sz w:val="28"/>
      <w:szCs w:val="28"/>
      <w:lang w:eastAsia="ru-RU"/>
    </w:rPr>
  </w:style>
  <w:style w:type="paragraph" w:styleId="NoSpacing">
    <w:name w:val="No Spacing"/>
    <w:uiPriority w:val="99"/>
    <w:qFormat/>
    <w:rsid w:val="00383AC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C7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7DA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1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3</Pages>
  <Words>654</Words>
  <Characters>3732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5</cp:revision>
  <cp:lastPrinted>2013-04-29T06:55:00Z</cp:lastPrinted>
  <dcterms:created xsi:type="dcterms:W3CDTF">2013-04-16T03:04:00Z</dcterms:created>
  <dcterms:modified xsi:type="dcterms:W3CDTF">2013-04-29T06:56:00Z</dcterms:modified>
</cp:coreProperties>
</file>