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D2" w:rsidRPr="007204BA" w:rsidRDefault="00365FD2" w:rsidP="0024551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СОВЕТ ДЕПУТАТОВ ЧЕРНОРЕЧЕНСКОГО СЕЛЬСОВЕТА </w:t>
      </w:r>
    </w:p>
    <w:p w:rsidR="00365FD2" w:rsidRPr="007204BA" w:rsidRDefault="00365FD2" w:rsidP="007204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ИСКИТИМСКОГО РАЙОНА НОВОСИБИРСКОЙ ОБЛАСТИ </w:t>
      </w:r>
    </w:p>
    <w:p w:rsidR="00365FD2" w:rsidRPr="0024551E" w:rsidRDefault="00365FD2" w:rsidP="0024551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24551E">
        <w:rPr>
          <w:rFonts w:ascii="Times New Roman" w:hAnsi="Times New Roman"/>
          <w:i/>
          <w:sz w:val="24"/>
          <w:szCs w:val="24"/>
        </w:rPr>
        <w:t>ЧЕТВЕРТОГО СОЗЫВА</w:t>
      </w:r>
    </w:p>
    <w:p w:rsidR="00365FD2" w:rsidRPr="007204BA" w:rsidRDefault="00365FD2" w:rsidP="0024551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:rsidR="00365FD2" w:rsidRPr="007204BA" w:rsidRDefault="00365FD2" w:rsidP="002455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365FD2" w:rsidRPr="0024551E" w:rsidRDefault="00365FD2" w:rsidP="0024551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первой</w:t>
      </w:r>
      <w:r w:rsidRPr="0024551E">
        <w:rPr>
          <w:rFonts w:ascii="Times New Roman" w:hAnsi="Times New Roman"/>
          <w:sz w:val="28"/>
          <w:szCs w:val="28"/>
        </w:rPr>
        <w:t xml:space="preserve"> внеочередной сессии</w:t>
      </w:r>
    </w:p>
    <w:p w:rsidR="00365FD2" w:rsidRPr="007204BA" w:rsidRDefault="00365FD2" w:rsidP="007204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65FD2" w:rsidRPr="0024551E" w:rsidRDefault="00365FD2" w:rsidP="0024551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</w:t>
      </w:r>
      <w:r w:rsidRPr="0024551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24551E">
        <w:rPr>
          <w:rFonts w:ascii="Times New Roman" w:hAnsi="Times New Roman"/>
          <w:sz w:val="28"/>
          <w:szCs w:val="28"/>
        </w:rPr>
        <w:t xml:space="preserve">.2013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551E">
        <w:rPr>
          <w:rFonts w:ascii="Times New Roman" w:hAnsi="Times New Roman"/>
          <w:sz w:val="28"/>
          <w:szCs w:val="28"/>
        </w:rPr>
        <w:t>п. Чернореченский                                     №</w:t>
      </w:r>
      <w:r>
        <w:rPr>
          <w:rFonts w:ascii="Times New Roman" w:hAnsi="Times New Roman"/>
          <w:sz w:val="28"/>
          <w:szCs w:val="28"/>
        </w:rPr>
        <w:t xml:space="preserve"> 176</w:t>
      </w: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5FD2" w:rsidRDefault="00365FD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04BA">
        <w:rPr>
          <w:rFonts w:ascii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sz w:val="24"/>
          <w:szCs w:val="24"/>
          <w:lang w:eastAsia="ru-RU"/>
        </w:rPr>
        <w:t>внесении изменений</w:t>
      </w:r>
    </w:p>
    <w:p w:rsidR="00365FD2" w:rsidRDefault="00365FD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Устав Чернореченского сельсовета</w:t>
      </w:r>
    </w:p>
    <w:p w:rsidR="00365FD2" w:rsidRDefault="00365FD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Искитимского района</w:t>
      </w:r>
    </w:p>
    <w:p w:rsidR="00365FD2" w:rsidRPr="007204BA" w:rsidRDefault="00365FD2" w:rsidP="007204B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5FD2" w:rsidRPr="007204BA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соответствии со ст. 7, 35, 44 Федерального закона от 06.10.2003г. «Об общих принципах организации местного самоуправления в Российской Федерации Совет депутатов Чернореченского сельсовета Искитимского района Новосибирской области</w:t>
      </w:r>
    </w:p>
    <w:p w:rsidR="00365FD2" w:rsidRPr="007204BA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204BA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365FD2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>Принять муниципальный правовой акт о внесении изменений в Устав Чернореченского сельсовета Искитимского района Новосибирской области (прилагается).</w:t>
      </w:r>
    </w:p>
    <w:p w:rsidR="00365FD2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В порядке, установленном Федеральным законом от 21.07.2005г. №97-ФЗ «О государственной регистрации Уставов муниципальных образований», предоставить муниципальный правовой акт о внесении изменений в Устав Чернореченского сельсовета Искитимского района Новосибирской области на государственную регистрацию в Главное управление Министерства.</w:t>
      </w:r>
    </w:p>
    <w:p w:rsidR="00365FD2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И.о.главы Чернореченского сельсовета Искитимского района Новосибирской области опубликовать муниципальный правовой акт Совета депутатов Чернореченского сельсовета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Совета депутатов Чернореченского сельсовета Искитимского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365FD2" w:rsidRPr="007204BA" w:rsidRDefault="00365FD2" w:rsidP="00720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Настоящее решение вступает в силу после официального опубликования.</w:t>
      </w: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7204BA" w:rsidRDefault="00365FD2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И.о.гл</w:t>
      </w:r>
      <w:r w:rsidRPr="007204BA">
        <w:rPr>
          <w:rFonts w:ascii="Times New Roman" w:hAnsi="Times New Roman"/>
          <w:sz w:val="28"/>
          <w:szCs w:val="28"/>
          <w:lang w:eastAsia="ru-RU"/>
        </w:rPr>
        <w:t>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7204BA">
        <w:rPr>
          <w:rFonts w:ascii="Times New Roman" w:hAnsi="Times New Roman"/>
          <w:sz w:val="28"/>
          <w:szCs w:val="28"/>
          <w:lang w:eastAsia="ru-RU"/>
        </w:rPr>
        <w:t xml:space="preserve"> Чернореченского сельсовета           Председатель Совета депутатов</w:t>
      </w:r>
    </w:p>
    <w:p w:rsidR="00365FD2" w:rsidRPr="007204BA" w:rsidRDefault="00365FD2" w:rsidP="007204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04BA">
        <w:rPr>
          <w:rFonts w:ascii="Times New Roman" w:hAnsi="Times New Roman"/>
          <w:sz w:val="28"/>
          <w:szCs w:val="28"/>
          <w:lang w:eastAsia="ru-RU"/>
        </w:rPr>
        <w:t xml:space="preserve">________________ </w:t>
      </w:r>
      <w:r>
        <w:rPr>
          <w:rFonts w:ascii="Times New Roman" w:hAnsi="Times New Roman"/>
          <w:sz w:val="28"/>
          <w:szCs w:val="28"/>
          <w:lang w:eastAsia="ru-RU"/>
        </w:rPr>
        <w:t xml:space="preserve">В.А.Сюткин   </w:t>
      </w:r>
      <w:r w:rsidRPr="007204BA">
        <w:rPr>
          <w:rFonts w:ascii="Times New Roman" w:hAnsi="Times New Roman"/>
          <w:sz w:val="28"/>
          <w:szCs w:val="28"/>
          <w:lang w:eastAsia="ru-RU"/>
        </w:rPr>
        <w:t xml:space="preserve">                     _______________ С.С. Гридин</w:t>
      </w:r>
    </w:p>
    <w:p w:rsidR="00365FD2" w:rsidRPr="007204BA" w:rsidRDefault="00365FD2" w:rsidP="007204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C5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к</w:t>
      </w:r>
      <w:r w:rsidRPr="008B38C5">
        <w:rPr>
          <w:rFonts w:ascii="Times New Roman" w:hAnsi="Times New Roman"/>
          <w:sz w:val="28"/>
          <w:szCs w:val="28"/>
          <w:lang w:eastAsia="ru-RU"/>
        </w:rPr>
        <w:t xml:space="preserve"> решению сорок первой внеочередной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сессии</w:t>
      </w:r>
      <w:r w:rsidRPr="008B38C5">
        <w:rPr>
          <w:rFonts w:ascii="Times New Roman" w:hAnsi="Times New Roman"/>
          <w:sz w:val="28"/>
          <w:szCs w:val="28"/>
          <w:lang w:eastAsia="ru-RU"/>
        </w:rPr>
        <w:t xml:space="preserve"> Совета депутатов Чернореченского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с</w:t>
      </w:r>
      <w:r w:rsidRPr="008B38C5">
        <w:rPr>
          <w:rFonts w:ascii="Times New Roman" w:hAnsi="Times New Roman"/>
          <w:sz w:val="28"/>
          <w:szCs w:val="28"/>
          <w:lang w:eastAsia="ru-RU"/>
        </w:rPr>
        <w:t>ельсовета Искитимского района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8B38C5">
        <w:rPr>
          <w:rFonts w:ascii="Times New Roman" w:hAnsi="Times New Roman"/>
          <w:sz w:val="28"/>
          <w:szCs w:val="28"/>
          <w:lang w:eastAsia="ru-RU"/>
        </w:rPr>
        <w:t>Новосибирс</w:t>
      </w:r>
      <w:r>
        <w:rPr>
          <w:rFonts w:ascii="Times New Roman" w:hAnsi="Times New Roman"/>
          <w:sz w:val="28"/>
          <w:szCs w:val="28"/>
          <w:lang w:eastAsia="ru-RU"/>
        </w:rPr>
        <w:t>кой области от 27.05.2013г. №176</w:t>
      </w:r>
    </w:p>
    <w:p w:rsidR="00365FD2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C5">
        <w:rPr>
          <w:rFonts w:ascii="Times New Roman" w:hAnsi="Times New Roman"/>
          <w:sz w:val="28"/>
          <w:szCs w:val="28"/>
          <w:lang w:eastAsia="ru-RU"/>
        </w:rPr>
        <w:t>МУНИЦИПАЛЬНЫЙ ПРАВОВОЙ АКТ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C5">
        <w:rPr>
          <w:rFonts w:ascii="Times New Roman" w:hAnsi="Times New Roman"/>
          <w:sz w:val="28"/>
          <w:szCs w:val="28"/>
          <w:lang w:eastAsia="ru-RU"/>
        </w:rPr>
        <w:t>О ВНЕСЕНИИ ИЗМЕНЕНИЙ В УСТАВ ЧЕРНОРЕЧЕНСКОГО</w:t>
      </w:r>
    </w:p>
    <w:p w:rsidR="00365FD2" w:rsidRPr="008B38C5" w:rsidRDefault="00365FD2" w:rsidP="008B38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38C5">
        <w:rPr>
          <w:rFonts w:ascii="Times New Roman" w:hAnsi="Times New Roman"/>
          <w:sz w:val="28"/>
          <w:szCs w:val="28"/>
          <w:lang w:eastAsia="ru-RU"/>
        </w:rPr>
        <w:t>СЕЛЬСОВЕТА ИСКИТИМСКОГО РАЙОНА НОВОСИБИРСКОЙ ОБЛАСТИ</w:t>
      </w: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8B38C5" w:rsidRDefault="00365FD2" w:rsidP="008B38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38C5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8B38C5">
        <w:rPr>
          <w:rFonts w:ascii="Times New Roman" w:hAnsi="Times New Roman"/>
          <w:b/>
          <w:sz w:val="28"/>
          <w:szCs w:val="28"/>
        </w:rPr>
        <w:t>В статье 3 «Муниципальные правовые акты»</w:t>
      </w:r>
      <w:r w:rsidRPr="008B38C5">
        <w:rPr>
          <w:rFonts w:ascii="Times New Roman" w:hAnsi="Times New Roman"/>
          <w:sz w:val="28"/>
          <w:szCs w:val="28"/>
        </w:rPr>
        <w:t xml:space="preserve"> </w:t>
      </w:r>
    </w:p>
    <w:p w:rsidR="00365FD2" w:rsidRPr="008B38C5" w:rsidRDefault="00365FD2" w:rsidP="008B38C5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8B38C5">
        <w:rPr>
          <w:rFonts w:ascii="Times New Roman" w:hAnsi="Times New Roman"/>
          <w:sz w:val="28"/>
          <w:szCs w:val="28"/>
        </w:rPr>
        <w:t>пункт 3 изложить в следующей редакции: муниципальные правовые акты, затрагивающие права, свободны и обязанности человека и гражданина, вступают в силу после их официального опубликования в газете «Чернореченский Вестник», или обнародования путем размещение полного текста на срок не менее 30 дней на информационном стенде в администрации и в иных общедоступных местах: библиотека, школа.</w:t>
      </w:r>
    </w:p>
    <w:p w:rsidR="00365FD2" w:rsidRPr="008B38C5" w:rsidRDefault="00365FD2" w:rsidP="008B38C5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8B38C5">
        <w:rPr>
          <w:rFonts w:ascii="Times New Roman" w:hAnsi="Times New Roman"/>
          <w:sz w:val="28"/>
          <w:szCs w:val="28"/>
        </w:rPr>
        <w:t>Остальные муниципальные правовые акты вступают в силу с момента подписания, если иной порядок вступления их в силу не установлен в самих актах</w:t>
      </w:r>
      <w:r>
        <w:rPr>
          <w:rFonts w:ascii="Times New Roman" w:hAnsi="Times New Roman"/>
          <w:sz w:val="28"/>
          <w:szCs w:val="28"/>
        </w:rPr>
        <w:t>.</w:t>
      </w:r>
    </w:p>
    <w:p w:rsidR="00365FD2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9C78D5" w:rsidRDefault="00365FD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5FD2" w:rsidRPr="009C78D5" w:rsidRDefault="00365FD2" w:rsidP="007204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C78D5">
        <w:rPr>
          <w:rFonts w:ascii="Times New Roman" w:hAnsi="Times New Roman"/>
          <w:sz w:val="28"/>
          <w:szCs w:val="28"/>
          <w:lang w:eastAsia="ru-RU"/>
        </w:rPr>
        <w:t>И.о.главы Чернореченского сельсовета                                           В.А.Сюткин</w:t>
      </w: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65FD2" w:rsidRPr="007204BA" w:rsidRDefault="00365FD2" w:rsidP="007204B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365FD2" w:rsidRPr="007204BA">
          <w:pgSz w:w="11906" w:h="16838"/>
          <w:pgMar w:top="1134" w:right="850" w:bottom="1134" w:left="1701" w:header="708" w:footer="708" w:gutter="0"/>
          <w:cols w:space="720"/>
        </w:sectPr>
      </w:pPr>
    </w:p>
    <w:p w:rsidR="00365FD2" w:rsidRDefault="00365FD2" w:rsidP="009C78D5">
      <w:pPr>
        <w:spacing w:after="0" w:line="240" w:lineRule="auto"/>
      </w:pPr>
    </w:p>
    <w:sectPr w:rsidR="00365FD2" w:rsidSect="007204B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EEB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2A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44D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8CF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44B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A60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940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42CB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D40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BB8B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4BA"/>
    <w:rsid w:val="0007334D"/>
    <w:rsid w:val="0018471A"/>
    <w:rsid w:val="002203A1"/>
    <w:rsid w:val="0024551E"/>
    <w:rsid w:val="002D5DF6"/>
    <w:rsid w:val="002F722A"/>
    <w:rsid w:val="0034027C"/>
    <w:rsid w:val="00365FD2"/>
    <w:rsid w:val="00405531"/>
    <w:rsid w:val="00425DBD"/>
    <w:rsid w:val="00562AAD"/>
    <w:rsid w:val="00564EC3"/>
    <w:rsid w:val="007204BA"/>
    <w:rsid w:val="00742B18"/>
    <w:rsid w:val="008B38C5"/>
    <w:rsid w:val="00930A9F"/>
    <w:rsid w:val="00965C31"/>
    <w:rsid w:val="009C78D5"/>
    <w:rsid w:val="00A166EE"/>
    <w:rsid w:val="00A67916"/>
    <w:rsid w:val="00AA2505"/>
    <w:rsid w:val="00B5487B"/>
    <w:rsid w:val="00B64149"/>
    <w:rsid w:val="00CF1832"/>
    <w:rsid w:val="00D876E4"/>
    <w:rsid w:val="00DA7001"/>
    <w:rsid w:val="00E9021E"/>
    <w:rsid w:val="00F76F7C"/>
    <w:rsid w:val="00FC5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B38C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9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460</Words>
  <Characters>2623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7</cp:revision>
  <cp:lastPrinted>2013-05-31T01:53:00Z</cp:lastPrinted>
  <dcterms:created xsi:type="dcterms:W3CDTF">2013-04-16T01:54:00Z</dcterms:created>
  <dcterms:modified xsi:type="dcterms:W3CDTF">2013-06-06T05:39:00Z</dcterms:modified>
</cp:coreProperties>
</file>