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32" w:rsidRPr="007204BA" w:rsidRDefault="00534832" w:rsidP="0024551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СОВЕТ ДЕПУТАТОВ ЧЕРНОРЕЧЕНСКОГО СЕЛЬСОВЕТА </w:t>
      </w:r>
    </w:p>
    <w:p w:rsidR="00534832" w:rsidRPr="007204BA" w:rsidRDefault="00534832" w:rsidP="007204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ИСКИТИМСКОГО РАЙОНА НОВОСИБИРСКОЙ ОБЛАСТИ </w:t>
      </w:r>
    </w:p>
    <w:p w:rsidR="00534832" w:rsidRPr="0024551E" w:rsidRDefault="00534832" w:rsidP="0024551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24551E">
        <w:rPr>
          <w:rFonts w:ascii="Times New Roman" w:hAnsi="Times New Roman"/>
          <w:i/>
          <w:sz w:val="24"/>
          <w:szCs w:val="24"/>
        </w:rPr>
        <w:t>ЧЕТВЕРТОГО СОЗЫВА</w:t>
      </w:r>
    </w:p>
    <w:p w:rsidR="00534832" w:rsidRPr="007204BA" w:rsidRDefault="00534832" w:rsidP="0024551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:rsidR="00534832" w:rsidRPr="007204BA" w:rsidRDefault="00534832" w:rsidP="00245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534832" w:rsidRPr="0024551E" w:rsidRDefault="00534832" w:rsidP="0024551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третьей</w:t>
      </w:r>
      <w:r w:rsidRPr="0024551E">
        <w:rPr>
          <w:rFonts w:ascii="Times New Roman" w:hAnsi="Times New Roman"/>
          <w:sz w:val="28"/>
          <w:szCs w:val="28"/>
        </w:rPr>
        <w:t xml:space="preserve"> внеочередной сессии</w:t>
      </w:r>
    </w:p>
    <w:p w:rsidR="00534832" w:rsidRPr="007204BA" w:rsidRDefault="00534832" w:rsidP="007204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34832" w:rsidRPr="0024551E" w:rsidRDefault="00534832" w:rsidP="0024551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</w:t>
      </w:r>
      <w:r w:rsidRPr="0024551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24551E">
        <w:rPr>
          <w:rFonts w:ascii="Times New Roman" w:hAnsi="Times New Roman"/>
          <w:sz w:val="28"/>
          <w:szCs w:val="28"/>
        </w:rPr>
        <w:t xml:space="preserve">.2013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551E">
        <w:rPr>
          <w:rFonts w:ascii="Times New Roman" w:hAnsi="Times New Roman"/>
          <w:sz w:val="28"/>
          <w:szCs w:val="28"/>
        </w:rPr>
        <w:t>п. Чернореченский                                     №</w:t>
      </w:r>
      <w:r>
        <w:rPr>
          <w:rFonts w:ascii="Times New Roman" w:hAnsi="Times New Roman"/>
          <w:sz w:val="28"/>
          <w:szCs w:val="28"/>
        </w:rPr>
        <w:t xml:space="preserve"> 183</w:t>
      </w:r>
    </w:p>
    <w:p w:rsidR="00534832" w:rsidRPr="007204BA" w:rsidRDefault="00534832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/>
          <w:sz w:val="24"/>
          <w:szCs w:val="24"/>
          <w:lang w:eastAsia="ru-RU"/>
        </w:rPr>
        <w:t>внесении изменений</w:t>
      </w: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решение сессии Совета</w:t>
      </w: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депутатов Чернореченского </w:t>
      </w: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сельсовета от 12.04.2011г. №67</w:t>
      </w: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правилах землепользования и</w:t>
      </w: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застройки п. Чернореченский</w:t>
      </w:r>
    </w:p>
    <w:p w:rsidR="00534832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Искитимского района </w:t>
      </w:r>
    </w:p>
    <w:p w:rsidR="00534832" w:rsidRPr="007204BA" w:rsidRDefault="0053483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области»</w:t>
      </w:r>
    </w:p>
    <w:p w:rsidR="00534832" w:rsidRPr="007204BA" w:rsidRDefault="00534832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34832" w:rsidRPr="007204BA" w:rsidRDefault="0053483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подпунктом «д» пункта 3 Методики проведения антикоррупционной экспертизы правовых актов и проектов нормативных правовых актов, утвержденной постановлением Правительства РФ от 26.02.2010 №96»  Совет депутатов Чернореченского сельсовета </w:t>
      </w:r>
    </w:p>
    <w:p w:rsidR="00534832" w:rsidRPr="007204BA" w:rsidRDefault="0053483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534832" w:rsidRDefault="0053483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>Исключить пункт 4 статьи 20 «Градостроительные регламенты в жилых зонах – В» из решения сессии Совета депутатов Чернореченского сельсовета Искитимского район Новосибирской области от 12.04.2011г. №67 «О правилах землепользования и застройки п. Чернореченский Искитимского район Новосибирской области».</w:t>
      </w:r>
    </w:p>
    <w:p w:rsidR="00534832" w:rsidRPr="007204BA" w:rsidRDefault="0053483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Настоящее решение вступает в силу после официального опубликования.</w:t>
      </w:r>
    </w:p>
    <w:p w:rsidR="00534832" w:rsidRPr="007204BA" w:rsidRDefault="0053483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34832" w:rsidRPr="007204BA" w:rsidRDefault="00534832" w:rsidP="007204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</w:t>
      </w:r>
      <w:r w:rsidRPr="007204BA">
        <w:rPr>
          <w:rFonts w:ascii="Times New Roman" w:hAnsi="Times New Roman"/>
          <w:sz w:val="28"/>
          <w:szCs w:val="28"/>
          <w:lang w:eastAsia="ru-RU"/>
        </w:rPr>
        <w:t>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7204BA">
        <w:rPr>
          <w:rFonts w:ascii="Times New Roman" w:hAnsi="Times New Roman"/>
          <w:sz w:val="28"/>
          <w:szCs w:val="28"/>
          <w:lang w:eastAsia="ru-RU"/>
        </w:rPr>
        <w:t xml:space="preserve"> Чернореченского сельсовета           Председатель Совета депутатов</w:t>
      </w:r>
    </w:p>
    <w:p w:rsidR="00534832" w:rsidRPr="007204BA" w:rsidRDefault="00534832" w:rsidP="007204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________________ </w:t>
      </w:r>
      <w:r>
        <w:rPr>
          <w:rFonts w:ascii="Times New Roman" w:hAnsi="Times New Roman"/>
          <w:sz w:val="28"/>
          <w:szCs w:val="28"/>
          <w:lang w:eastAsia="ru-RU"/>
        </w:rPr>
        <w:t>Л.В.Хамрачев</w:t>
      </w:r>
      <w:r w:rsidRPr="007204BA">
        <w:rPr>
          <w:rFonts w:ascii="Times New Roman" w:hAnsi="Times New Roman"/>
          <w:sz w:val="28"/>
          <w:szCs w:val="28"/>
          <w:lang w:eastAsia="ru-RU"/>
        </w:rPr>
        <w:t xml:space="preserve">               _______________ С.С. Гридин</w:t>
      </w:r>
    </w:p>
    <w:p w:rsidR="00534832" w:rsidRPr="007204BA" w:rsidRDefault="00534832" w:rsidP="007204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534832" w:rsidRPr="007204BA" w:rsidSect="00855A9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EEB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82A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44D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8CF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E44B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A60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940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42CB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D40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BB8B8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4BA"/>
    <w:rsid w:val="000229FD"/>
    <w:rsid w:val="0007334D"/>
    <w:rsid w:val="000757B3"/>
    <w:rsid w:val="000943C6"/>
    <w:rsid w:val="0018471A"/>
    <w:rsid w:val="001F524F"/>
    <w:rsid w:val="002124E7"/>
    <w:rsid w:val="002203A1"/>
    <w:rsid w:val="0024551E"/>
    <w:rsid w:val="002465C3"/>
    <w:rsid w:val="00257C88"/>
    <w:rsid w:val="002A4F6F"/>
    <w:rsid w:val="002D5DF6"/>
    <w:rsid w:val="002F722A"/>
    <w:rsid w:val="0034027C"/>
    <w:rsid w:val="00344940"/>
    <w:rsid w:val="00365FD2"/>
    <w:rsid w:val="003B1CCD"/>
    <w:rsid w:val="003C5310"/>
    <w:rsid w:val="003E5383"/>
    <w:rsid w:val="00405531"/>
    <w:rsid w:val="00425DBD"/>
    <w:rsid w:val="004268C9"/>
    <w:rsid w:val="00430483"/>
    <w:rsid w:val="00442B66"/>
    <w:rsid w:val="00534832"/>
    <w:rsid w:val="00537E5A"/>
    <w:rsid w:val="00562AAD"/>
    <w:rsid w:val="00564EC3"/>
    <w:rsid w:val="0057150B"/>
    <w:rsid w:val="006D720D"/>
    <w:rsid w:val="006F5F3F"/>
    <w:rsid w:val="00714D3C"/>
    <w:rsid w:val="007204BA"/>
    <w:rsid w:val="00735FB2"/>
    <w:rsid w:val="00742B18"/>
    <w:rsid w:val="007A0B71"/>
    <w:rsid w:val="007F4210"/>
    <w:rsid w:val="00834FDD"/>
    <w:rsid w:val="00855A9D"/>
    <w:rsid w:val="00882075"/>
    <w:rsid w:val="008B38C5"/>
    <w:rsid w:val="00930A9F"/>
    <w:rsid w:val="00965C31"/>
    <w:rsid w:val="00982490"/>
    <w:rsid w:val="009B3A1D"/>
    <w:rsid w:val="009C78D5"/>
    <w:rsid w:val="00A166EE"/>
    <w:rsid w:val="00A67916"/>
    <w:rsid w:val="00AA2505"/>
    <w:rsid w:val="00B01A34"/>
    <w:rsid w:val="00B5487B"/>
    <w:rsid w:val="00B64149"/>
    <w:rsid w:val="00B7355C"/>
    <w:rsid w:val="00C74639"/>
    <w:rsid w:val="00C82E5F"/>
    <w:rsid w:val="00CF1832"/>
    <w:rsid w:val="00D26672"/>
    <w:rsid w:val="00D558CB"/>
    <w:rsid w:val="00D650DD"/>
    <w:rsid w:val="00D876E4"/>
    <w:rsid w:val="00D8776C"/>
    <w:rsid w:val="00DA7001"/>
    <w:rsid w:val="00DB7B32"/>
    <w:rsid w:val="00E375BB"/>
    <w:rsid w:val="00E9021E"/>
    <w:rsid w:val="00EF5DA0"/>
    <w:rsid w:val="00F22986"/>
    <w:rsid w:val="00F76F7C"/>
    <w:rsid w:val="00FC55B1"/>
    <w:rsid w:val="00FC5BC1"/>
    <w:rsid w:val="00FE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D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B38C5"/>
    <w:rPr>
      <w:lang w:eastAsia="en-US"/>
    </w:rPr>
  </w:style>
  <w:style w:type="paragraph" w:customStyle="1" w:styleId="u">
    <w:name w:val="u"/>
    <w:basedOn w:val="Normal"/>
    <w:uiPriority w:val="99"/>
    <w:rsid w:val="00537E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37E5A"/>
    <w:rPr>
      <w:rFonts w:cs="Times New Roman"/>
      <w:color w:val="0000FF"/>
      <w:u w:val="single"/>
    </w:rPr>
  </w:style>
  <w:style w:type="paragraph" w:customStyle="1" w:styleId="uni">
    <w:name w:val="uni"/>
    <w:basedOn w:val="Normal"/>
    <w:uiPriority w:val="99"/>
    <w:rsid w:val="00E375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unip">
    <w:name w:val="unip"/>
    <w:basedOn w:val="Normal"/>
    <w:uiPriority w:val="99"/>
    <w:rsid w:val="00E375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26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5BE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41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373</TotalTime>
  <Pages>1</Pages>
  <Words>185</Words>
  <Characters>1058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15</cp:revision>
  <cp:lastPrinted>2013-08-26T07:00:00Z</cp:lastPrinted>
  <dcterms:created xsi:type="dcterms:W3CDTF">2013-04-16T01:54:00Z</dcterms:created>
  <dcterms:modified xsi:type="dcterms:W3CDTF">2013-08-26T07:00:00Z</dcterms:modified>
</cp:coreProperties>
</file>