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0E0" w:rsidRPr="00E54680" w:rsidRDefault="009A60E0" w:rsidP="00773569">
      <w:pPr>
        <w:jc w:val="center"/>
        <w:rPr>
          <w:b/>
          <w:sz w:val="28"/>
          <w:szCs w:val="28"/>
        </w:rPr>
      </w:pPr>
      <w:r w:rsidRPr="00E54680">
        <w:rPr>
          <w:b/>
          <w:sz w:val="28"/>
          <w:szCs w:val="28"/>
        </w:rPr>
        <w:t xml:space="preserve">СОВЕТ ДЕПУТАТОВ ЧЕРНОРЕЧЕНСКОГО СЕЛЬСОВЕТА </w:t>
      </w:r>
    </w:p>
    <w:p w:rsidR="009A60E0" w:rsidRPr="00E54680" w:rsidRDefault="009A60E0" w:rsidP="00773569">
      <w:pPr>
        <w:jc w:val="center"/>
        <w:rPr>
          <w:b/>
          <w:sz w:val="28"/>
          <w:szCs w:val="28"/>
        </w:rPr>
      </w:pPr>
      <w:r w:rsidRPr="00E54680">
        <w:rPr>
          <w:b/>
          <w:sz w:val="28"/>
          <w:szCs w:val="28"/>
        </w:rPr>
        <w:t xml:space="preserve">ИСКИТИМСКОГО РАЙОНА НОВОСИБИРСКОЙ ОБЛАСТИ </w:t>
      </w:r>
    </w:p>
    <w:p w:rsidR="009A60E0" w:rsidRPr="00E54680" w:rsidRDefault="009A60E0" w:rsidP="00773569">
      <w:pPr>
        <w:jc w:val="center"/>
        <w:rPr>
          <w:i/>
          <w:sz w:val="28"/>
          <w:szCs w:val="28"/>
        </w:rPr>
      </w:pPr>
      <w:r w:rsidRPr="00E54680">
        <w:rPr>
          <w:i/>
          <w:sz w:val="28"/>
          <w:szCs w:val="28"/>
        </w:rPr>
        <w:t>Четвертого созыва</w:t>
      </w:r>
    </w:p>
    <w:p w:rsidR="009A60E0" w:rsidRPr="00E54680" w:rsidRDefault="009A60E0" w:rsidP="00773569">
      <w:pPr>
        <w:jc w:val="center"/>
        <w:rPr>
          <w:i/>
          <w:sz w:val="28"/>
          <w:szCs w:val="28"/>
        </w:rPr>
      </w:pPr>
    </w:p>
    <w:p w:rsidR="009A60E0" w:rsidRPr="00E54680" w:rsidRDefault="009A60E0" w:rsidP="00773569">
      <w:pPr>
        <w:jc w:val="center"/>
        <w:rPr>
          <w:b/>
          <w:sz w:val="28"/>
          <w:szCs w:val="28"/>
        </w:rPr>
      </w:pPr>
      <w:r w:rsidRPr="00E54680">
        <w:rPr>
          <w:b/>
          <w:sz w:val="28"/>
          <w:szCs w:val="28"/>
        </w:rPr>
        <w:t xml:space="preserve">РЕШЕНИЕ </w:t>
      </w:r>
    </w:p>
    <w:p w:rsidR="009A60E0" w:rsidRPr="00E54680" w:rsidRDefault="009A60E0" w:rsidP="00773569">
      <w:pPr>
        <w:jc w:val="center"/>
      </w:pPr>
      <w:r>
        <w:t>Сорок третья</w:t>
      </w:r>
      <w:r w:rsidRPr="00E54680">
        <w:t xml:space="preserve"> </w:t>
      </w:r>
      <w:r>
        <w:t>вне</w:t>
      </w:r>
      <w:r w:rsidRPr="00E54680">
        <w:t>очередной сессии</w:t>
      </w:r>
    </w:p>
    <w:p w:rsidR="009A60E0" w:rsidRDefault="009A60E0" w:rsidP="004336EE">
      <w:pPr>
        <w:tabs>
          <w:tab w:val="left" w:pos="3435"/>
        </w:tabs>
        <w:jc w:val="center"/>
        <w:rPr>
          <w:sz w:val="22"/>
          <w:szCs w:val="22"/>
        </w:rPr>
      </w:pPr>
    </w:p>
    <w:p w:rsidR="009A60E0" w:rsidRDefault="009A60E0" w:rsidP="004336EE">
      <w:pPr>
        <w:tabs>
          <w:tab w:val="left" w:pos="3435"/>
        </w:tabs>
        <w:jc w:val="center"/>
        <w:rPr>
          <w:sz w:val="28"/>
          <w:szCs w:val="28"/>
        </w:rPr>
      </w:pPr>
    </w:p>
    <w:p w:rsidR="009A60E0" w:rsidRDefault="009A60E0" w:rsidP="004336E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от 18.07.2013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п.Чернореченский                                      №186</w:t>
      </w:r>
    </w:p>
    <w:p w:rsidR="009A60E0" w:rsidRDefault="009A60E0" w:rsidP="004336EE">
      <w:pPr>
        <w:tabs>
          <w:tab w:val="left" w:pos="2925"/>
        </w:tabs>
        <w:rPr>
          <w:sz w:val="28"/>
          <w:szCs w:val="28"/>
        </w:rPr>
      </w:pPr>
    </w:p>
    <w:p w:rsidR="009A60E0" w:rsidRDefault="009A60E0" w:rsidP="004336EE">
      <w:pPr>
        <w:tabs>
          <w:tab w:val="left" w:pos="2925"/>
        </w:tabs>
        <w:rPr>
          <w:sz w:val="28"/>
          <w:szCs w:val="28"/>
        </w:rPr>
      </w:pPr>
    </w:p>
    <w:p w:rsidR="009A60E0" w:rsidRDefault="009A60E0" w:rsidP="00FB59EC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</w:p>
    <w:p w:rsidR="009A60E0" w:rsidRDefault="009A60E0" w:rsidP="00FB59EC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>решение сессии от 18.04.2013г. №171</w:t>
      </w:r>
    </w:p>
    <w:p w:rsidR="009A60E0" w:rsidRDefault="009A60E0" w:rsidP="00FB59EC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>«О начале поливного сезона,</w:t>
      </w:r>
    </w:p>
    <w:p w:rsidR="009A60E0" w:rsidRPr="00FB59EC" w:rsidRDefault="009A60E0" w:rsidP="00FB59EC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>нормативах на полив»</w:t>
      </w:r>
    </w:p>
    <w:p w:rsidR="009A60E0" w:rsidRDefault="009A60E0" w:rsidP="00FB59EC">
      <w:pPr>
        <w:tabs>
          <w:tab w:val="left" w:pos="2925"/>
        </w:tabs>
        <w:jc w:val="both"/>
        <w:rPr>
          <w:sz w:val="28"/>
          <w:szCs w:val="28"/>
        </w:rPr>
      </w:pPr>
    </w:p>
    <w:p w:rsidR="009A60E0" w:rsidRDefault="009A60E0" w:rsidP="00FB59EC">
      <w:pPr>
        <w:tabs>
          <w:tab w:val="left" w:pos="2925"/>
        </w:tabs>
        <w:jc w:val="both"/>
        <w:rPr>
          <w:sz w:val="28"/>
          <w:szCs w:val="28"/>
        </w:rPr>
      </w:pPr>
    </w:p>
    <w:p w:rsidR="009A60E0" w:rsidRDefault="009A60E0" w:rsidP="005373BF">
      <w:pPr>
        <w:tabs>
          <w:tab w:val="left" w:pos="2925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 Федерального закона от 06.10.2003г №131-ФЗ «Об общих принципах организации местного самоуправления в Российской Федерации» и в вязи с погодными условиями Совет депутатов Чернореченского сельсовета</w:t>
      </w:r>
    </w:p>
    <w:p w:rsidR="009A60E0" w:rsidRDefault="009A60E0" w:rsidP="00FB59EC">
      <w:pPr>
        <w:tabs>
          <w:tab w:val="left" w:pos="2925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9A60E0" w:rsidRDefault="009A60E0" w:rsidP="002734DF">
      <w:pPr>
        <w:pStyle w:val="ListParagraph"/>
        <w:numPr>
          <w:ilvl w:val="0"/>
          <w:numId w:val="1"/>
        </w:numPr>
        <w:tabs>
          <w:tab w:val="left" w:pos="54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на территории Чернореченского сельсовета поливной сезон с 15 мая 2013г. по 01.07.2013г. с числом поливных дней 23.</w:t>
      </w:r>
    </w:p>
    <w:p w:rsidR="009A60E0" w:rsidRDefault="009A60E0" w:rsidP="002734DF">
      <w:pPr>
        <w:pStyle w:val="ListParagraph"/>
        <w:numPr>
          <w:ilvl w:val="0"/>
          <w:numId w:val="1"/>
        </w:numPr>
        <w:tabs>
          <w:tab w:val="left" w:pos="54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Ресурсоснабжающим организациям произвести перерасчет за июль 2013г.</w:t>
      </w:r>
    </w:p>
    <w:p w:rsidR="009A60E0" w:rsidRDefault="009A60E0" w:rsidP="002734DF">
      <w:pPr>
        <w:pStyle w:val="ListParagraph"/>
        <w:numPr>
          <w:ilvl w:val="0"/>
          <w:numId w:val="1"/>
        </w:numPr>
        <w:tabs>
          <w:tab w:val="left" w:pos="54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данное решение в газете «Знаменка».</w:t>
      </w:r>
    </w:p>
    <w:p w:rsidR="009A60E0" w:rsidRDefault="009A60E0" w:rsidP="002734DF">
      <w:pPr>
        <w:pStyle w:val="ListParagraph"/>
        <w:numPr>
          <w:ilvl w:val="0"/>
          <w:numId w:val="1"/>
        </w:numPr>
        <w:tabs>
          <w:tab w:val="left" w:pos="54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официального опубликования.</w:t>
      </w:r>
    </w:p>
    <w:p w:rsidR="009A60E0" w:rsidRDefault="009A60E0" w:rsidP="00FB59EC">
      <w:pPr>
        <w:tabs>
          <w:tab w:val="left" w:pos="2925"/>
        </w:tabs>
        <w:ind w:firstLine="540"/>
        <w:jc w:val="both"/>
        <w:rPr>
          <w:sz w:val="28"/>
          <w:szCs w:val="28"/>
        </w:rPr>
      </w:pPr>
    </w:p>
    <w:p w:rsidR="009A60E0" w:rsidRDefault="009A60E0" w:rsidP="00FB59EC">
      <w:pPr>
        <w:tabs>
          <w:tab w:val="left" w:pos="2925"/>
        </w:tabs>
        <w:jc w:val="both"/>
        <w:rPr>
          <w:sz w:val="28"/>
          <w:szCs w:val="28"/>
        </w:rPr>
      </w:pPr>
    </w:p>
    <w:p w:rsidR="009A60E0" w:rsidRDefault="009A60E0" w:rsidP="00FB59EC">
      <w:pPr>
        <w:tabs>
          <w:tab w:val="left" w:pos="2925"/>
        </w:tabs>
        <w:jc w:val="both"/>
        <w:rPr>
          <w:sz w:val="28"/>
          <w:szCs w:val="28"/>
        </w:rPr>
      </w:pPr>
    </w:p>
    <w:p w:rsidR="009A60E0" w:rsidRDefault="009A60E0" w:rsidP="00FB59EC">
      <w:pPr>
        <w:tabs>
          <w:tab w:val="left" w:pos="2925"/>
        </w:tabs>
        <w:jc w:val="both"/>
        <w:rPr>
          <w:sz w:val="28"/>
          <w:szCs w:val="28"/>
        </w:rPr>
      </w:pPr>
    </w:p>
    <w:p w:rsidR="009A60E0" w:rsidRDefault="009A60E0" w:rsidP="00FB59EC">
      <w:pPr>
        <w:tabs>
          <w:tab w:val="left" w:pos="2925"/>
        </w:tabs>
        <w:jc w:val="both"/>
        <w:rPr>
          <w:sz w:val="28"/>
          <w:szCs w:val="28"/>
        </w:rPr>
      </w:pPr>
    </w:p>
    <w:p w:rsidR="009A60E0" w:rsidRPr="007204BA" w:rsidRDefault="009A60E0" w:rsidP="001D2922">
      <w:pPr>
        <w:jc w:val="both"/>
        <w:rPr>
          <w:sz w:val="28"/>
          <w:szCs w:val="28"/>
        </w:rPr>
      </w:pPr>
      <w:r w:rsidRPr="007204BA">
        <w:rPr>
          <w:sz w:val="28"/>
          <w:szCs w:val="28"/>
        </w:rPr>
        <w:t>Глава Чернореченского сельсовета                   Председатель Совета депутатов</w:t>
      </w:r>
    </w:p>
    <w:p w:rsidR="009A60E0" w:rsidRPr="007204BA" w:rsidRDefault="009A60E0" w:rsidP="001D2922">
      <w:pPr>
        <w:jc w:val="both"/>
        <w:rPr>
          <w:sz w:val="28"/>
          <w:szCs w:val="28"/>
        </w:rPr>
      </w:pPr>
      <w:r w:rsidRPr="007204BA">
        <w:rPr>
          <w:sz w:val="28"/>
          <w:szCs w:val="28"/>
        </w:rPr>
        <w:t>________________ Л.В. Хамрачев                     _______________ С.С. Гридин</w:t>
      </w:r>
    </w:p>
    <w:p w:rsidR="009A60E0" w:rsidRDefault="009A60E0" w:rsidP="001D2922">
      <w:pPr>
        <w:tabs>
          <w:tab w:val="left" w:pos="2925"/>
        </w:tabs>
        <w:jc w:val="both"/>
      </w:pPr>
    </w:p>
    <w:p w:rsidR="009A60E0" w:rsidRDefault="009A60E0" w:rsidP="00FB59EC">
      <w:pPr>
        <w:jc w:val="both"/>
      </w:pPr>
    </w:p>
    <w:sectPr w:rsidR="009A60E0" w:rsidSect="00B30F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0E0" w:rsidRDefault="009A60E0">
      <w:r>
        <w:separator/>
      </w:r>
    </w:p>
  </w:endnote>
  <w:endnote w:type="continuationSeparator" w:id="0">
    <w:p w:rsidR="009A60E0" w:rsidRDefault="009A60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0E0" w:rsidRDefault="009A60E0">
      <w:r>
        <w:separator/>
      </w:r>
    </w:p>
  </w:footnote>
  <w:footnote w:type="continuationSeparator" w:id="0">
    <w:p w:rsidR="009A60E0" w:rsidRDefault="009A60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F20"/>
    <w:multiLevelType w:val="hybridMultilevel"/>
    <w:tmpl w:val="F1CA9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4A5935"/>
    <w:multiLevelType w:val="hybridMultilevel"/>
    <w:tmpl w:val="71D8EC08"/>
    <w:lvl w:ilvl="0" w:tplc="80828A6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29EB5987"/>
    <w:multiLevelType w:val="hybridMultilevel"/>
    <w:tmpl w:val="00088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25D10E8"/>
    <w:multiLevelType w:val="hybridMultilevel"/>
    <w:tmpl w:val="3BB84B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B336C81"/>
    <w:multiLevelType w:val="multilevel"/>
    <w:tmpl w:val="A4F27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F26630F"/>
    <w:multiLevelType w:val="multilevel"/>
    <w:tmpl w:val="E97823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5407BE4"/>
    <w:multiLevelType w:val="hybridMultilevel"/>
    <w:tmpl w:val="985204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C0234A1"/>
    <w:multiLevelType w:val="multilevel"/>
    <w:tmpl w:val="6242D8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36EE"/>
    <w:rsid w:val="0000705A"/>
    <w:rsid w:val="0003525E"/>
    <w:rsid w:val="00046F1F"/>
    <w:rsid w:val="000D0FDC"/>
    <w:rsid w:val="000E6BD3"/>
    <w:rsid w:val="000F53FE"/>
    <w:rsid w:val="00152A17"/>
    <w:rsid w:val="0018152A"/>
    <w:rsid w:val="001A318C"/>
    <w:rsid w:val="001D2922"/>
    <w:rsid w:val="001E372E"/>
    <w:rsid w:val="002121E4"/>
    <w:rsid w:val="00254803"/>
    <w:rsid w:val="002734DF"/>
    <w:rsid w:val="00277077"/>
    <w:rsid w:val="002D19EF"/>
    <w:rsid w:val="002E034A"/>
    <w:rsid w:val="002F603E"/>
    <w:rsid w:val="003D6CBF"/>
    <w:rsid w:val="003E7A4B"/>
    <w:rsid w:val="00412FDA"/>
    <w:rsid w:val="004336EE"/>
    <w:rsid w:val="00440630"/>
    <w:rsid w:val="00446698"/>
    <w:rsid w:val="004A5C84"/>
    <w:rsid w:val="005373BF"/>
    <w:rsid w:val="00554F50"/>
    <w:rsid w:val="00652CBE"/>
    <w:rsid w:val="006A1BD5"/>
    <w:rsid w:val="006B4FC5"/>
    <w:rsid w:val="007204BA"/>
    <w:rsid w:val="00771A7C"/>
    <w:rsid w:val="00773569"/>
    <w:rsid w:val="00776497"/>
    <w:rsid w:val="0078125B"/>
    <w:rsid w:val="00883BCB"/>
    <w:rsid w:val="008865CE"/>
    <w:rsid w:val="008F1824"/>
    <w:rsid w:val="008F585E"/>
    <w:rsid w:val="00924541"/>
    <w:rsid w:val="009370C4"/>
    <w:rsid w:val="0097542D"/>
    <w:rsid w:val="009A06F6"/>
    <w:rsid w:val="009A60E0"/>
    <w:rsid w:val="00A2418B"/>
    <w:rsid w:val="00A2637C"/>
    <w:rsid w:val="00A83281"/>
    <w:rsid w:val="00AD3494"/>
    <w:rsid w:val="00B10510"/>
    <w:rsid w:val="00B213ED"/>
    <w:rsid w:val="00B30FC4"/>
    <w:rsid w:val="00B343D6"/>
    <w:rsid w:val="00B973C3"/>
    <w:rsid w:val="00BC2461"/>
    <w:rsid w:val="00BD5847"/>
    <w:rsid w:val="00C033F0"/>
    <w:rsid w:val="00C304BE"/>
    <w:rsid w:val="00C61CA6"/>
    <w:rsid w:val="00C71CCB"/>
    <w:rsid w:val="00CB0F60"/>
    <w:rsid w:val="00CE0C31"/>
    <w:rsid w:val="00CF08C1"/>
    <w:rsid w:val="00D74A25"/>
    <w:rsid w:val="00DB245B"/>
    <w:rsid w:val="00DE24A9"/>
    <w:rsid w:val="00DF0EFB"/>
    <w:rsid w:val="00E24A26"/>
    <w:rsid w:val="00E3332B"/>
    <w:rsid w:val="00E54680"/>
    <w:rsid w:val="00E74F40"/>
    <w:rsid w:val="00F36381"/>
    <w:rsid w:val="00F3643A"/>
    <w:rsid w:val="00F43F5A"/>
    <w:rsid w:val="00F52D12"/>
    <w:rsid w:val="00F71A4C"/>
    <w:rsid w:val="00F84471"/>
    <w:rsid w:val="00FB59EC"/>
    <w:rsid w:val="00FF3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6E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D19EF"/>
    <w:pPr>
      <w:ind w:left="720"/>
      <w:contextualSpacing/>
    </w:pPr>
  </w:style>
  <w:style w:type="paragraph" w:styleId="NoSpacing">
    <w:name w:val="No Spacing"/>
    <w:uiPriority w:val="99"/>
    <w:qFormat/>
    <w:rsid w:val="00CE0C31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12F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53FE"/>
    <w:rPr>
      <w:rFonts w:ascii="Times New Roman" w:hAnsi="Times New Roman" w:cs="Times New Roman"/>
      <w:sz w:val="2"/>
    </w:rPr>
  </w:style>
  <w:style w:type="paragraph" w:customStyle="1" w:styleId="consplustitle">
    <w:name w:val="consplustitle"/>
    <w:basedOn w:val="Normal"/>
    <w:uiPriority w:val="99"/>
    <w:rsid w:val="002734DF"/>
    <w:pPr>
      <w:spacing w:before="240" w:after="240"/>
    </w:pPr>
    <w:rPr>
      <w:rFonts w:eastAsia="Calibri"/>
    </w:rPr>
  </w:style>
  <w:style w:type="paragraph" w:styleId="NormalWeb">
    <w:name w:val="Normal (Web)"/>
    <w:basedOn w:val="Normal"/>
    <w:uiPriority w:val="99"/>
    <w:rsid w:val="002734DF"/>
    <w:pPr>
      <w:spacing w:before="240" w:after="240"/>
    </w:pPr>
    <w:rPr>
      <w:rFonts w:eastAsia="Calibri"/>
    </w:rPr>
  </w:style>
  <w:style w:type="paragraph" w:customStyle="1" w:styleId="ConsNormal">
    <w:name w:val="ConsNormal"/>
    <w:uiPriority w:val="99"/>
    <w:rsid w:val="002734D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2734D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rsid w:val="002734DF"/>
    <w:rPr>
      <w:rFonts w:cs="Times New Roman"/>
      <w:color w:val="0000FF"/>
      <w:u w:val="single"/>
    </w:rPr>
  </w:style>
  <w:style w:type="character" w:styleId="FootnoteReference">
    <w:name w:val="footnote reference"/>
    <w:basedOn w:val="DefaultParagraphFont"/>
    <w:uiPriority w:val="99"/>
    <w:rsid w:val="002734DF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2734DF"/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3525E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861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360</TotalTime>
  <Pages>1</Pages>
  <Words>154</Words>
  <Characters>881</Characters>
  <Application>Microsoft Office Outlook</Application>
  <DocSecurity>0</DocSecurity>
  <Lines>0</Lines>
  <Paragraphs>0</Paragraphs>
  <ScaleCrop>false</ScaleCrop>
  <Company>WolfishLair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ком</cp:lastModifiedBy>
  <cp:revision>21</cp:revision>
  <cp:lastPrinted>2013-08-26T07:02:00Z</cp:lastPrinted>
  <dcterms:created xsi:type="dcterms:W3CDTF">2013-03-18T08:22:00Z</dcterms:created>
  <dcterms:modified xsi:type="dcterms:W3CDTF">2013-08-26T07:08:00Z</dcterms:modified>
</cp:coreProperties>
</file>